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351FCD" w14:textId="0674FC92"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58240" behindDoc="0" locked="0" layoutInCell="1" allowOverlap="1" wp14:anchorId="07D21679" wp14:editId="21B4DF0D">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06BD565D"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D21679" id="_x0000_t202" coordsize="21600,21600" o:spt="202" path="m,l,21600r21600,l21600,xe">
                <v:stroke joinstyle="miter"/>
                <v:path gradientshapeok="t" o:connecttype="rect"/>
              </v:shapetype>
              <v:shape id="Text Box 2" o:spid="_x0000_s1026" type="#_x0000_t202" style="position:absolute;margin-left:1.8pt;margin-top:.15pt;width:454.4pt;height:48.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06BD565D"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w:t>
      </w:r>
      <w:r w:rsidR="0077006C" w:rsidRPr="0077006C">
        <w:rPr>
          <w:b/>
          <w:color w:val="007C31"/>
          <w:sz w:val="48"/>
          <w:szCs w:val="48"/>
        </w:rPr>
        <w:t>P252 'Amending the process for Communications Hub returns'</w:t>
      </w:r>
    </w:p>
    <w:p w14:paraId="5011DFA7" w14:textId="77777777"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w:t>
      </w:r>
    </w:p>
    <w:p w14:paraId="58BDDDE3" w14:textId="77777777" w:rsidR="00C30802" w:rsidRDefault="00AF2270" w:rsidP="00C30802">
      <w:pPr>
        <w:pStyle w:val="Subtitle"/>
      </w:pPr>
      <w:r>
        <w:t>Responding to this consultation</w:t>
      </w:r>
    </w:p>
    <w:p w14:paraId="06F62D9A" w14:textId="1CB1E2D2" w:rsidR="00542DE0" w:rsidRDefault="00542DE0" w:rsidP="00542DE0">
      <w:r>
        <w:t xml:space="preserve">This is the Refinement Consultation for </w:t>
      </w:r>
      <w:hyperlink r:id="rId11" w:history="1">
        <w:r w:rsidR="0030612F" w:rsidRPr="0030612F">
          <w:rPr>
            <w:rStyle w:val="Hyperlink"/>
          </w:rPr>
          <w:t>MP252 'Amending the process for Communications Hub returns'</w:t>
        </w:r>
      </w:hyperlink>
      <w:r>
        <w:t>.</w:t>
      </w:r>
    </w:p>
    <w:p w14:paraId="2D402225"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proofErr w:type="gramStart"/>
      <w:r w:rsidR="00EC2163" w:rsidRPr="00EC2163">
        <w:t>In order for</w:t>
      </w:r>
      <w:proofErr w:type="gramEnd"/>
      <w:r w:rsidR="00EC2163" w:rsidRPr="00EC2163">
        <w:t xml:space="preserve">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106ABDEF" w14:textId="6270E586"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30612F">
        <w:t>252</w:t>
      </w:r>
      <w:r>
        <w:t xml:space="preserve"> </w:t>
      </w:r>
      <w:r w:rsidR="001B793E">
        <w:t>Refinement</w:t>
      </w:r>
      <w:r>
        <w:t xml:space="preserve"> Consultation response’.</w:t>
      </w:r>
    </w:p>
    <w:p w14:paraId="6A054127" w14:textId="030E07EB" w:rsidR="00C30802" w:rsidRDefault="00AF2270" w:rsidP="00AF2270">
      <w:r>
        <w:t xml:space="preserve">If you have any questions or </w:t>
      </w:r>
      <w:proofErr w:type="gramStart"/>
      <w:r>
        <w:t>you wish</w:t>
      </w:r>
      <w:proofErr w:type="gramEnd"/>
      <w:r>
        <w:t xml:space="preserve"> to respond verbally, please contact</w:t>
      </w:r>
      <w:r w:rsidR="0030612F">
        <w:t xml:space="preserve"> Elizabeth Woods</w:t>
      </w:r>
      <w:r>
        <w:t xml:space="preserve"> on </w:t>
      </w:r>
      <w:r w:rsidR="0077006C" w:rsidRPr="0077006C">
        <w:t>020 4566 8335</w:t>
      </w:r>
      <w:r w:rsidR="0077006C">
        <w:t xml:space="preserve"> </w:t>
      </w:r>
      <w:r>
        <w:t xml:space="preserve">or email </w:t>
      </w:r>
      <w:hyperlink r:id="rId13" w:history="1">
        <w:r w:rsidRPr="00711D1D">
          <w:rPr>
            <w:rStyle w:val="Hyperlink"/>
          </w:rPr>
          <w:t>sec.change@gemserv.com</w:t>
        </w:r>
      </w:hyperlink>
      <w:r>
        <w:t>.</w:t>
      </w:r>
    </w:p>
    <w:p w14:paraId="66A1725F" w14:textId="77777777" w:rsidR="00AF2270" w:rsidRDefault="00AF2270" w:rsidP="00AF2270">
      <w:pPr>
        <w:pStyle w:val="Subtitle"/>
      </w:pPr>
      <w:r>
        <w:t>Deadline for responses</w:t>
      </w:r>
    </w:p>
    <w:p w14:paraId="5AAD945B" w14:textId="085F6833" w:rsidR="00AF2270" w:rsidRDefault="00AF2270" w:rsidP="00C30802">
      <w:r>
        <w:t xml:space="preserve">This consultation will close at </w:t>
      </w:r>
      <w:r w:rsidRPr="008D29ED">
        <w:rPr>
          <w:b/>
        </w:rPr>
        <w:t>17:00</w:t>
      </w:r>
      <w:r>
        <w:t xml:space="preserve"> on </w:t>
      </w:r>
      <w:r w:rsidR="006F04FC" w:rsidRPr="006F04FC">
        <w:rPr>
          <w:b/>
        </w:rPr>
        <w:t>Wednesday 9 October 2024</w:t>
      </w:r>
      <w:r>
        <w:t xml:space="preserve">. </w:t>
      </w:r>
    </w:p>
    <w:p w14:paraId="50214BD6" w14:textId="77777777" w:rsidR="00AF2270" w:rsidRDefault="00AF2270" w:rsidP="00C30802">
      <w:r>
        <w:t xml:space="preserve">The </w:t>
      </w:r>
      <w:r w:rsidR="001B793E">
        <w:t>Proposer</w:t>
      </w:r>
      <w:r>
        <w:t xml:space="preserve"> may not be able to consider late responses.</w:t>
      </w:r>
    </w:p>
    <w:p w14:paraId="28673659" w14:textId="77777777" w:rsidR="00C30802" w:rsidRDefault="00C30802" w:rsidP="00C30802"/>
    <w:p w14:paraId="1A9CB380" w14:textId="77777777" w:rsidR="00542DE0" w:rsidRDefault="00542DE0" w:rsidP="00C30802">
      <w:pPr>
        <w:pStyle w:val="Subtitle"/>
        <w:pageBreakBefore/>
      </w:pPr>
      <w:r>
        <w:lastRenderedPageBreak/>
        <w:t>Summary of the proposal</w:t>
      </w:r>
    </w:p>
    <w:p w14:paraId="089EEDB3" w14:textId="77777777" w:rsidR="00542DE0" w:rsidRDefault="00542DE0" w:rsidP="00542DE0">
      <w:pPr>
        <w:pStyle w:val="Heading2"/>
      </w:pPr>
      <w:r>
        <w:t>What is the issue?</w:t>
      </w:r>
    </w:p>
    <w:p w14:paraId="615AE44C" w14:textId="77777777" w:rsidR="00307660" w:rsidRDefault="00307660" w:rsidP="00307660">
      <w:r>
        <w:t>The DCC has noted they are aware of over 65,000 Communications Hubs which are ‘not on the wall’ and are in the possession of non-Responsible Parties. Where the Party in possession is not the Responsible Supplier, they are unable to decommission the Communications Hub or identify the Responsible Supplier due to confidentially clauses in SEC Section M ‘General’.</w:t>
      </w:r>
    </w:p>
    <w:p w14:paraId="042A9CAB" w14:textId="76F516D7" w:rsidR="00216663" w:rsidRDefault="00307660" w:rsidP="00307660">
      <w:r>
        <w:t xml:space="preserve">The Communications Hubs in the Proposer’s (and other non-responsible Parties) possession </w:t>
      </w:r>
      <w:proofErr w:type="gramStart"/>
      <w:r>
        <w:t>are</w:t>
      </w:r>
      <w:proofErr w:type="gramEnd"/>
      <w:r>
        <w:t xml:space="preserve"> taking up space in their warehouses and incurring ever increasing storage costs. The Proposer also noted that where they are unable to meet service level agreement (SLA), there is a financial impact for the Party in possession of the Communications Hub, the Responsible Supplier and indirectly, consumers.</w:t>
      </w:r>
    </w:p>
    <w:p w14:paraId="4123272D" w14:textId="77777777" w:rsidR="006B606F" w:rsidRPr="00F43305" w:rsidRDefault="006B606F" w:rsidP="00307660"/>
    <w:p w14:paraId="3520D542" w14:textId="77777777" w:rsidR="00542DE0" w:rsidRDefault="00542DE0" w:rsidP="00542DE0">
      <w:pPr>
        <w:pStyle w:val="Heading2"/>
      </w:pPr>
      <w:r>
        <w:t>What is the solution?</w:t>
      </w:r>
    </w:p>
    <w:p w14:paraId="6AE643C6" w14:textId="77777777" w:rsidR="00216663" w:rsidRDefault="00216663" w:rsidP="00216663">
      <w:r>
        <w:t>The Proposed Solution will allow any SEC Party to return Communications Hubs to the DCC. Solution Option A will require</w:t>
      </w:r>
      <w:r w:rsidRPr="00770357">
        <w:t xml:space="preserve"> SEC Parties to return Communications Hubs to the DCC using the current method via the CSPs</w:t>
      </w:r>
      <w:r>
        <w:t xml:space="preserve">, and the DSP and DCC to process the returns internally. Solution Option B will require SEC Parties to </w:t>
      </w:r>
      <w:r w:rsidRPr="00C557CF">
        <w:t>provide the DCC with a list of intended Communications Hubs for return</w:t>
      </w:r>
      <w:r>
        <w:t>, after validation and confirmation before processing the returns.</w:t>
      </w:r>
    </w:p>
    <w:p w14:paraId="30A7B38F" w14:textId="77777777" w:rsidR="00542DE0" w:rsidRPr="00216663" w:rsidRDefault="00542DE0" w:rsidP="00542DE0">
      <w:pPr>
        <w:rPr>
          <w:b/>
          <w:bCs/>
        </w:rPr>
      </w:pPr>
    </w:p>
    <w:p w14:paraId="2CA03264" w14:textId="77777777" w:rsidR="00542DE0" w:rsidRDefault="00542DE0" w:rsidP="00542DE0">
      <w:pPr>
        <w:pStyle w:val="Heading2"/>
      </w:pPr>
      <w:r>
        <w:t>Will I be impacted?</w:t>
      </w:r>
    </w:p>
    <w:p w14:paraId="18B9FE12" w14:textId="1D688D63" w:rsidR="00542DE0" w:rsidRDefault="00542DE0" w:rsidP="00542DE0">
      <w:r>
        <w:t>MP</w:t>
      </w:r>
      <w:r w:rsidR="000B6101">
        <w:t>252</w:t>
      </w:r>
      <w:r>
        <w:t xml:space="preserve"> is expected to impact the following SEC Parties:</w:t>
      </w:r>
    </w:p>
    <w:p w14:paraId="3A075D47" w14:textId="77777777" w:rsidR="007E506A" w:rsidRPr="007E47D2" w:rsidRDefault="007E506A" w:rsidP="00542DE0">
      <w:pPr>
        <w:pStyle w:val="ListParagraph"/>
      </w:pPr>
      <w:r w:rsidRPr="007E47D2">
        <w:t>Large Suppliers</w:t>
      </w:r>
    </w:p>
    <w:p w14:paraId="00DBE55A" w14:textId="77777777" w:rsidR="007E506A" w:rsidRPr="007E47D2" w:rsidRDefault="007E506A" w:rsidP="00542DE0">
      <w:pPr>
        <w:pStyle w:val="ListParagraph"/>
      </w:pPr>
      <w:r w:rsidRPr="007E47D2">
        <w:t>Small Suppliers</w:t>
      </w:r>
    </w:p>
    <w:p w14:paraId="2D7B67AB" w14:textId="4F1FC64C" w:rsidR="009042DE" w:rsidRPr="007E47D2" w:rsidRDefault="009042DE" w:rsidP="00542DE0">
      <w:pPr>
        <w:pStyle w:val="ListParagraph"/>
      </w:pPr>
      <w:r w:rsidRPr="007E47D2">
        <w:t>Electricity Network Operators</w:t>
      </w:r>
    </w:p>
    <w:p w14:paraId="12DD1DFA" w14:textId="77777777" w:rsidR="007E47D2" w:rsidRDefault="00631D01" w:rsidP="00CC7FD0">
      <w:pPr>
        <w:pStyle w:val="ListParagraph"/>
      </w:pPr>
      <w:r w:rsidRPr="00631D01">
        <w:t>Gas Network Operators</w:t>
      </w:r>
    </w:p>
    <w:p w14:paraId="37AB76E8" w14:textId="74C1EFF7" w:rsidR="007E47D2" w:rsidRDefault="007E47D2" w:rsidP="00CC7FD0">
      <w:pPr>
        <w:pStyle w:val="ListParagraph"/>
      </w:pPr>
      <w:r w:rsidRPr="007E47D2">
        <w:t>Other SEC Parties</w:t>
      </w:r>
    </w:p>
    <w:p w14:paraId="2277DAEB" w14:textId="4EE65118" w:rsidR="007E47D2" w:rsidRDefault="007E47D2" w:rsidP="00CC7FD0">
      <w:pPr>
        <w:pStyle w:val="ListParagraph"/>
      </w:pPr>
      <w:r>
        <w:t>DCC</w:t>
      </w:r>
    </w:p>
    <w:p w14:paraId="795FD8B2" w14:textId="23ACCFC5" w:rsidR="00542DE0" w:rsidRDefault="00542DE0" w:rsidP="00542DE0">
      <w:r>
        <w:t>Full details of how this modification may impact you can be found in the Modification Report.</w:t>
      </w:r>
    </w:p>
    <w:p w14:paraId="6D090EC3"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6B85F81" w14:textId="77777777" w:rsidTr="00FD220E">
        <w:trPr>
          <w:tblHeader/>
        </w:trPr>
        <w:tc>
          <w:tcPr>
            <w:tcW w:w="5000" w:type="pct"/>
            <w:gridSpan w:val="2"/>
            <w:shd w:val="clear" w:color="auto" w:fill="007C31"/>
          </w:tcPr>
          <w:p w14:paraId="0F88307A" w14:textId="77777777" w:rsidR="00E25A4D" w:rsidRPr="00687160" w:rsidRDefault="00E25A4D" w:rsidP="00FD220E">
            <w:pPr>
              <w:pStyle w:val="Questiontitle"/>
              <w:rPr>
                <w:color w:val="007C31"/>
              </w:rPr>
            </w:pPr>
            <w:r>
              <w:t>Respondent details</w:t>
            </w:r>
          </w:p>
        </w:tc>
      </w:tr>
      <w:tr w:rsidR="00E25A4D" w14:paraId="08451513" w14:textId="77777777" w:rsidTr="00E25A4D">
        <w:tc>
          <w:tcPr>
            <w:tcW w:w="1400" w:type="pct"/>
          </w:tcPr>
          <w:p w14:paraId="1A34D7FE" w14:textId="77777777" w:rsidR="00E25A4D" w:rsidRPr="00C30802" w:rsidRDefault="00E25A4D" w:rsidP="00FD220E">
            <w:pPr>
              <w:pStyle w:val="Questionbodytext"/>
              <w:rPr>
                <w:b/>
              </w:rPr>
            </w:pPr>
            <w:r>
              <w:rPr>
                <w:b/>
              </w:rPr>
              <w:t>Name</w:t>
            </w:r>
          </w:p>
        </w:tc>
        <w:sdt>
          <w:sdtPr>
            <w:id w:val="-754973557"/>
            <w:placeholder>
              <w:docPart w:val="3956A25ABB014132BC9F27BAE40A1802"/>
            </w:placeholder>
            <w:temporary/>
            <w:showingPlcHdr/>
            <w15:appearance w15:val="hidden"/>
          </w:sdtPr>
          <w:sdtEndPr/>
          <w:sdtContent>
            <w:tc>
              <w:tcPr>
                <w:tcW w:w="3600" w:type="pct"/>
              </w:tcPr>
              <w:p w14:paraId="784EF620"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3CEAB85B" w14:textId="77777777" w:rsidTr="00E25A4D">
        <w:tc>
          <w:tcPr>
            <w:tcW w:w="1400" w:type="pct"/>
          </w:tcPr>
          <w:p w14:paraId="5D463FA9" w14:textId="77777777" w:rsidR="00E25A4D" w:rsidRPr="00C30802" w:rsidRDefault="00E25A4D" w:rsidP="00FD220E">
            <w:pPr>
              <w:pStyle w:val="Questionbodytext"/>
              <w:rPr>
                <w:b/>
              </w:rPr>
            </w:pPr>
            <w:r>
              <w:rPr>
                <w:b/>
              </w:rPr>
              <w:t>Organisation</w:t>
            </w:r>
          </w:p>
        </w:tc>
        <w:sdt>
          <w:sdtPr>
            <w:id w:val="-1476146406"/>
            <w:placeholder>
              <w:docPart w:val="9537D5B260B64E1F9EE9E3B30A6C3446"/>
            </w:placeholder>
            <w:temporary/>
            <w:showingPlcHdr/>
            <w15:appearance w15:val="hidden"/>
          </w:sdtPr>
          <w:sdtEndPr/>
          <w:sdtContent>
            <w:tc>
              <w:tcPr>
                <w:tcW w:w="3600" w:type="pct"/>
              </w:tcPr>
              <w:p w14:paraId="6B05145A"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295362DF" w14:textId="77777777" w:rsidTr="00E25A4D">
        <w:tc>
          <w:tcPr>
            <w:tcW w:w="1400" w:type="pct"/>
          </w:tcPr>
          <w:p w14:paraId="13AF580C" w14:textId="77777777" w:rsidR="00E25A4D" w:rsidRDefault="00E25A4D" w:rsidP="00FD220E">
            <w:pPr>
              <w:pStyle w:val="Questionbodytext"/>
              <w:rPr>
                <w:b/>
              </w:rPr>
            </w:pPr>
            <w:r>
              <w:rPr>
                <w:b/>
              </w:rPr>
              <w:t>Phone number</w:t>
            </w:r>
          </w:p>
        </w:tc>
        <w:sdt>
          <w:sdtPr>
            <w:id w:val="612334753"/>
            <w:placeholder>
              <w:docPart w:val="1E8A6ACF797A4142953EC5ED96DFC2CC"/>
            </w:placeholder>
            <w:temporary/>
            <w:showingPlcHdr/>
            <w15:appearance w15:val="hidden"/>
          </w:sdtPr>
          <w:sdtEndPr/>
          <w:sdtContent>
            <w:tc>
              <w:tcPr>
                <w:tcW w:w="3600" w:type="pct"/>
              </w:tcPr>
              <w:p w14:paraId="48D187CB"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7F04BC9B"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4217014" w14:textId="77777777" w:rsidTr="00FD220E">
        <w:trPr>
          <w:tblHeader/>
        </w:trPr>
        <w:tc>
          <w:tcPr>
            <w:tcW w:w="5000" w:type="pct"/>
            <w:gridSpan w:val="2"/>
            <w:shd w:val="clear" w:color="auto" w:fill="007C31"/>
          </w:tcPr>
          <w:p w14:paraId="73C47DF7" w14:textId="77777777" w:rsidR="00E25A4D" w:rsidRPr="00687160" w:rsidRDefault="00E25A4D" w:rsidP="00FD220E">
            <w:pPr>
              <w:pStyle w:val="Questiontitle"/>
              <w:rPr>
                <w:color w:val="007C31"/>
              </w:rPr>
            </w:pPr>
            <w:r>
              <w:t>Parties represented</w:t>
            </w:r>
          </w:p>
        </w:tc>
      </w:tr>
      <w:tr w:rsidR="00E25A4D" w14:paraId="0DB7A6AE" w14:textId="77777777" w:rsidTr="00FD220E">
        <w:tc>
          <w:tcPr>
            <w:tcW w:w="1400" w:type="pct"/>
          </w:tcPr>
          <w:p w14:paraId="21D59924" w14:textId="77777777" w:rsidR="00E25A4D" w:rsidRPr="00C30802" w:rsidRDefault="00E25A4D" w:rsidP="00FD220E">
            <w:pPr>
              <w:pStyle w:val="Questionbodytext"/>
              <w:rPr>
                <w:b/>
              </w:rPr>
            </w:pPr>
            <w:r>
              <w:rPr>
                <w:b/>
              </w:rPr>
              <w:t>Party Category</w:t>
            </w:r>
          </w:p>
        </w:tc>
        <w:sdt>
          <w:sdtPr>
            <w:id w:val="-1655824397"/>
            <w:placeholder>
              <w:docPart w:val="814DBCAE0BF046339775AB756888F8D0"/>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1A60C6CF"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1191A4FB" w14:textId="77777777" w:rsidTr="00FD220E">
        <w:tc>
          <w:tcPr>
            <w:tcW w:w="1400" w:type="pct"/>
          </w:tcPr>
          <w:p w14:paraId="59820C85" w14:textId="77777777" w:rsidR="00E25A4D" w:rsidRPr="00C30802" w:rsidRDefault="00E25A4D" w:rsidP="00FD220E">
            <w:pPr>
              <w:pStyle w:val="Questionbodytext"/>
              <w:rPr>
                <w:b/>
              </w:rPr>
            </w:pPr>
            <w:r>
              <w:rPr>
                <w:b/>
              </w:rPr>
              <w:t>Parties represented</w:t>
            </w:r>
          </w:p>
        </w:tc>
        <w:sdt>
          <w:sdtPr>
            <w:id w:val="-1350016662"/>
            <w:placeholder>
              <w:docPart w:val="717FBAB0CDA14EB59474F63A8D90D5AE"/>
            </w:placeholder>
            <w:temporary/>
            <w:showingPlcHdr/>
            <w15:appearance w15:val="hidden"/>
          </w:sdtPr>
          <w:sdtEndPr/>
          <w:sdtContent>
            <w:tc>
              <w:tcPr>
                <w:tcW w:w="3600" w:type="pct"/>
              </w:tcPr>
              <w:p w14:paraId="6D2723B4"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1B72FCF0"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E0FDF24" w14:textId="77777777" w:rsidTr="00FD220E">
        <w:trPr>
          <w:tblHeader/>
        </w:trPr>
        <w:tc>
          <w:tcPr>
            <w:tcW w:w="5000" w:type="pct"/>
            <w:gridSpan w:val="2"/>
            <w:shd w:val="clear" w:color="auto" w:fill="007C31"/>
          </w:tcPr>
          <w:p w14:paraId="255E4F2B" w14:textId="77777777" w:rsidR="00E25A4D" w:rsidRPr="00687160" w:rsidRDefault="00E25A4D" w:rsidP="00FD220E">
            <w:pPr>
              <w:pStyle w:val="Questiontitle"/>
              <w:rPr>
                <w:color w:val="007C31"/>
              </w:rPr>
            </w:pPr>
            <w:r>
              <w:t>Confidential information</w:t>
            </w:r>
          </w:p>
        </w:tc>
      </w:tr>
      <w:tr w:rsidR="00E25A4D" w14:paraId="68518F39" w14:textId="77777777" w:rsidTr="00FD220E">
        <w:trPr>
          <w:tblHeader/>
        </w:trPr>
        <w:tc>
          <w:tcPr>
            <w:tcW w:w="5000" w:type="pct"/>
            <w:gridSpan w:val="2"/>
          </w:tcPr>
          <w:p w14:paraId="31F03C99" w14:textId="77777777" w:rsidR="00E25A4D" w:rsidRPr="00285942" w:rsidRDefault="00E25A4D" w:rsidP="00FD220E">
            <w:pPr>
              <w:pStyle w:val="Questionheader"/>
              <w:jc w:val="left"/>
            </w:pPr>
            <w:r>
              <w:t>Does your response contain any confidential information?</w:t>
            </w:r>
          </w:p>
        </w:tc>
      </w:tr>
      <w:tr w:rsidR="00E25A4D" w14:paraId="7443F15A" w14:textId="77777777" w:rsidTr="004B676D">
        <w:tc>
          <w:tcPr>
            <w:tcW w:w="1400" w:type="pct"/>
          </w:tcPr>
          <w:p w14:paraId="1BF06F27" w14:textId="77777777" w:rsidR="00C41EC0" w:rsidRPr="00C30802" w:rsidRDefault="00C41EC0" w:rsidP="00FD220E">
            <w:pPr>
              <w:pStyle w:val="Questionbodytext"/>
              <w:rPr>
                <w:b/>
              </w:rPr>
            </w:pPr>
            <w:r>
              <w:rPr>
                <w:b/>
              </w:rPr>
              <w:t>Response</w:t>
            </w:r>
          </w:p>
        </w:tc>
        <w:sdt>
          <w:sdtPr>
            <w:id w:val="2026977850"/>
            <w:placeholder>
              <w:docPart w:val="8524A138518849748F310F1B74FB23F8"/>
            </w:placeholder>
            <w:temporary/>
            <w:showingPlcHdr/>
            <w:comboBox>
              <w:listItem w:displayText="Yes" w:value="Yes"/>
              <w:listItem w:displayText="No" w:value="No"/>
            </w:comboBox>
          </w:sdtPr>
          <w:sdtEndPr/>
          <w:sdtContent>
            <w:tc>
              <w:tcPr>
                <w:tcW w:w="3600" w:type="pct"/>
              </w:tcPr>
              <w:p w14:paraId="71E4DECA"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5E270516" w14:textId="77777777" w:rsidTr="00E25A4D">
        <w:tc>
          <w:tcPr>
            <w:tcW w:w="5000" w:type="pct"/>
            <w:gridSpan w:val="2"/>
          </w:tcPr>
          <w:p w14:paraId="6D8F0134"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222E1D4E"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19FB0F56" w14:textId="77777777" w:rsidR="004371AB" w:rsidRDefault="004371AB" w:rsidP="002F5392"/>
    <w:p w14:paraId="4F8810C3" w14:textId="77777777" w:rsidR="00C30802" w:rsidRDefault="00C30802" w:rsidP="00C30802">
      <w:pPr>
        <w:pStyle w:val="Subtitle"/>
        <w:pageBreakBefore/>
      </w:pPr>
      <w:r>
        <w:lastRenderedPageBreak/>
        <w:t>Consultation questions</w:t>
      </w:r>
    </w:p>
    <w:p w14:paraId="31F7DD5C"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41A9F42" w14:textId="77777777" w:rsidTr="002B474A">
        <w:trPr>
          <w:tblHeader/>
        </w:trPr>
        <w:tc>
          <w:tcPr>
            <w:tcW w:w="5000" w:type="pct"/>
            <w:gridSpan w:val="2"/>
            <w:shd w:val="clear" w:color="auto" w:fill="007C31"/>
          </w:tcPr>
          <w:p w14:paraId="0CF3E811" w14:textId="77777777" w:rsidR="00335ED9" w:rsidRPr="00687160" w:rsidRDefault="00335ED9" w:rsidP="002B474A">
            <w:pPr>
              <w:pStyle w:val="Questiontitle"/>
              <w:rPr>
                <w:color w:val="007C31"/>
              </w:rPr>
            </w:pPr>
            <w:r>
              <w:t>Question 1</w:t>
            </w:r>
          </w:p>
        </w:tc>
      </w:tr>
      <w:tr w:rsidR="00335ED9" w14:paraId="563809BB" w14:textId="77777777" w:rsidTr="002B474A">
        <w:trPr>
          <w:tblHeader/>
        </w:trPr>
        <w:tc>
          <w:tcPr>
            <w:tcW w:w="5000" w:type="pct"/>
            <w:gridSpan w:val="2"/>
          </w:tcPr>
          <w:p w14:paraId="0C5C5A9B" w14:textId="2FCE876E" w:rsidR="00335ED9" w:rsidRPr="006F04FC" w:rsidRDefault="00335ED9" w:rsidP="002B474A">
            <w:pPr>
              <w:pStyle w:val="Questionheader"/>
              <w:jc w:val="left"/>
            </w:pPr>
            <w:r>
              <w:t xml:space="preserve">Do you agree </w:t>
            </w:r>
            <w:r w:rsidRPr="006F04FC">
              <w:t>that the solutions put forward will effectively resolve the identified issue?</w:t>
            </w:r>
          </w:p>
          <w:p w14:paraId="4E0CA58E" w14:textId="212E4860" w:rsidR="00335ED9" w:rsidRPr="00EF754E" w:rsidRDefault="00335ED9" w:rsidP="002B474A">
            <w:pPr>
              <w:pStyle w:val="Questionheader"/>
              <w:jc w:val="left"/>
              <w:rPr>
                <w:i/>
              </w:rPr>
            </w:pPr>
            <w:r w:rsidRPr="006F04FC">
              <w:rPr>
                <w:i/>
              </w:rPr>
              <w:t>Please provide your rationale, including which solution you believe will most effectively resolve the issue.</w:t>
            </w:r>
          </w:p>
        </w:tc>
      </w:tr>
      <w:tr w:rsidR="00335ED9" w14:paraId="20ED6836" w14:textId="77777777" w:rsidTr="002B474A">
        <w:tc>
          <w:tcPr>
            <w:tcW w:w="790" w:type="pct"/>
          </w:tcPr>
          <w:p w14:paraId="3EDA4046" w14:textId="77777777" w:rsidR="00335ED9" w:rsidRPr="00C30802" w:rsidRDefault="00335ED9" w:rsidP="002B474A">
            <w:pPr>
              <w:pStyle w:val="Questionbodytext"/>
              <w:keepNext/>
              <w:rPr>
                <w:b/>
              </w:rPr>
            </w:pPr>
            <w:r w:rsidRPr="00C30802">
              <w:rPr>
                <w:b/>
              </w:rPr>
              <w:t>Response</w:t>
            </w:r>
          </w:p>
        </w:tc>
        <w:sdt>
          <w:sdtPr>
            <w:id w:val="2134439361"/>
            <w:placeholder>
              <w:docPart w:val="23D8AF75E54247AEB4E4CA1F650A5DFB"/>
            </w:placeholder>
            <w:temporary/>
            <w:showingPlcHdr/>
            <w:comboBox>
              <w:listItem w:displayText="Yes" w:value="Yes"/>
              <w:listItem w:displayText="No" w:value="No"/>
            </w:comboBox>
          </w:sdtPr>
          <w:sdtEndPr/>
          <w:sdtContent>
            <w:tc>
              <w:tcPr>
                <w:tcW w:w="4210" w:type="pct"/>
              </w:tcPr>
              <w:p w14:paraId="55E08223"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F7F52F9" w14:textId="77777777" w:rsidTr="002B474A">
        <w:tc>
          <w:tcPr>
            <w:tcW w:w="790" w:type="pct"/>
          </w:tcPr>
          <w:p w14:paraId="4EC39DE2" w14:textId="77777777" w:rsidR="00335ED9" w:rsidRPr="00C30802" w:rsidRDefault="00335ED9" w:rsidP="002B474A">
            <w:pPr>
              <w:pStyle w:val="Questionbodytext"/>
              <w:rPr>
                <w:b/>
              </w:rPr>
            </w:pPr>
            <w:r w:rsidRPr="00C30802">
              <w:rPr>
                <w:b/>
              </w:rPr>
              <w:t>Rationale</w:t>
            </w:r>
          </w:p>
        </w:tc>
        <w:sdt>
          <w:sdtPr>
            <w:id w:val="611174718"/>
            <w:placeholder>
              <w:docPart w:val="36D4319D0EE040A9806E7F8B6A0E6080"/>
            </w:placeholder>
            <w:temporary/>
            <w:showingPlcHdr/>
            <w15:appearance w15:val="hidden"/>
          </w:sdtPr>
          <w:sdtEndPr/>
          <w:sdtContent>
            <w:tc>
              <w:tcPr>
                <w:tcW w:w="4210" w:type="pct"/>
              </w:tcPr>
              <w:p w14:paraId="418CBEC5"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629EF844"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7EA3E13" w14:textId="77777777" w:rsidTr="002B474A">
        <w:trPr>
          <w:tblHeader/>
        </w:trPr>
        <w:tc>
          <w:tcPr>
            <w:tcW w:w="5000" w:type="pct"/>
            <w:gridSpan w:val="2"/>
            <w:shd w:val="clear" w:color="auto" w:fill="007C31"/>
          </w:tcPr>
          <w:p w14:paraId="7742C771" w14:textId="7BE38A87" w:rsidR="00335ED9" w:rsidRPr="00687160" w:rsidRDefault="00335ED9" w:rsidP="002B474A">
            <w:pPr>
              <w:pStyle w:val="Questiontitle"/>
              <w:rPr>
                <w:color w:val="007C31"/>
              </w:rPr>
            </w:pPr>
            <w:r>
              <w:t xml:space="preserve">Question </w:t>
            </w:r>
            <w:r w:rsidR="0062218B">
              <w:t>2</w:t>
            </w:r>
          </w:p>
        </w:tc>
      </w:tr>
      <w:tr w:rsidR="00335ED9" w14:paraId="1F96F4FF" w14:textId="77777777" w:rsidTr="002B474A">
        <w:trPr>
          <w:tblHeader/>
        </w:trPr>
        <w:tc>
          <w:tcPr>
            <w:tcW w:w="5000" w:type="pct"/>
            <w:gridSpan w:val="2"/>
          </w:tcPr>
          <w:p w14:paraId="505C3AD7" w14:textId="77777777" w:rsidR="00335ED9" w:rsidRDefault="00335ED9" w:rsidP="002B474A">
            <w:pPr>
              <w:pStyle w:val="Questionheader"/>
              <w:jc w:val="left"/>
            </w:pPr>
            <w:bookmarkStart w:id="0" w:name="_Hlk529864203"/>
            <w:r>
              <w:t>Do you agree with the proposed implementation approach?</w:t>
            </w:r>
            <w:bookmarkEnd w:id="0"/>
          </w:p>
          <w:p w14:paraId="7D4A1F12" w14:textId="77777777" w:rsidR="00335ED9" w:rsidRPr="00EF754E" w:rsidRDefault="00335ED9" w:rsidP="002B474A">
            <w:pPr>
              <w:pStyle w:val="Questionheader"/>
              <w:jc w:val="left"/>
              <w:rPr>
                <w:i/>
              </w:rPr>
            </w:pPr>
            <w:r>
              <w:rPr>
                <w:i/>
              </w:rPr>
              <w:t>Please provide your rationale.</w:t>
            </w:r>
          </w:p>
        </w:tc>
      </w:tr>
      <w:tr w:rsidR="00335ED9" w14:paraId="2501C02D" w14:textId="77777777" w:rsidTr="002B474A">
        <w:tc>
          <w:tcPr>
            <w:tcW w:w="790" w:type="pct"/>
          </w:tcPr>
          <w:p w14:paraId="7D418D0F" w14:textId="77777777" w:rsidR="00335ED9" w:rsidRPr="00C30802" w:rsidRDefault="00335ED9" w:rsidP="002B474A">
            <w:pPr>
              <w:pStyle w:val="Questionbodytext"/>
              <w:keepNext/>
              <w:rPr>
                <w:b/>
              </w:rPr>
            </w:pPr>
            <w:r w:rsidRPr="00C30802">
              <w:rPr>
                <w:b/>
              </w:rPr>
              <w:t>Response</w:t>
            </w:r>
          </w:p>
        </w:tc>
        <w:sdt>
          <w:sdtPr>
            <w:id w:val="-1666542619"/>
            <w:placeholder>
              <w:docPart w:val="1F7BB52A572644CFB69A13062CAE3532"/>
            </w:placeholder>
            <w:temporary/>
            <w:showingPlcHdr/>
            <w:comboBox>
              <w:listItem w:displayText="Yes" w:value="Yes"/>
              <w:listItem w:displayText="No" w:value="No"/>
            </w:comboBox>
          </w:sdtPr>
          <w:sdtEndPr/>
          <w:sdtContent>
            <w:tc>
              <w:tcPr>
                <w:tcW w:w="4210" w:type="pct"/>
              </w:tcPr>
              <w:p w14:paraId="56CD8204"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76882929" w14:textId="77777777" w:rsidTr="002B474A">
        <w:tc>
          <w:tcPr>
            <w:tcW w:w="790" w:type="pct"/>
          </w:tcPr>
          <w:p w14:paraId="4F364754" w14:textId="77777777" w:rsidR="00335ED9" w:rsidRPr="00C30802" w:rsidRDefault="00335ED9" w:rsidP="002B474A">
            <w:pPr>
              <w:pStyle w:val="Questionbodytext"/>
              <w:rPr>
                <w:b/>
              </w:rPr>
            </w:pPr>
            <w:r w:rsidRPr="00C30802">
              <w:rPr>
                <w:b/>
              </w:rPr>
              <w:t>Rationale</w:t>
            </w:r>
          </w:p>
        </w:tc>
        <w:sdt>
          <w:sdtPr>
            <w:id w:val="448435223"/>
            <w:placeholder>
              <w:docPart w:val="6ED0AD8C29004C9BAC98DDD73A14233B"/>
            </w:placeholder>
            <w:temporary/>
            <w:showingPlcHdr/>
            <w15:appearance w15:val="hidden"/>
          </w:sdtPr>
          <w:sdtEndPr/>
          <w:sdtContent>
            <w:tc>
              <w:tcPr>
                <w:tcW w:w="4210" w:type="pct"/>
              </w:tcPr>
              <w:p w14:paraId="705B3834"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609FF6EA" w14:textId="77777777" w:rsidR="00335ED9" w:rsidRDefault="00335ED9" w:rsidP="00335ED9"/>
    <w:p w14:paraId="73D053EF"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1C22C38" w14:textId="77777777" w:rsidTr="002B474A">
        <w:trPr>
          <w:tblHeader/>
        </w:trPr>
        <w:tc>
          <w:tcPr>
            <w:tcW w:w="5000" w:type="pct"/>
            <w:gridSpan w:val="2"/>
            <w:shd w:val="clear" w:color="auto" w:fill="007C31"/>
          </w:tcPr>
          <w:p w14:paraId="1A30EB5E" w14:textId="1F3FF6F2" w:rsidR="00335ED9" w:rsidRPr="00687160" w:rsidRDefault="00335ED9" w:rsidP="002B474A">
            <w:pPr>
              <w:pStyle w:val="Questiontitle"/>
              <w:rPr>
                <w:color w:val="007C31"/>
              </w:rPr>
            </w:pPr>
            <w:r>
              <w:t xml:space="preserve">Question </w:t>
            </w:r>
            <w:r w:rsidR="0062218B">
              <w:t>3</w:t>
            </w:r>
          </w:p>
        </w:tc>
      </w:tr>
      <w:tr w:rsidR="00335ED9" w14:paraId="08E41089" w14:textId="77777777" w:rsidTr="002B474A">
        <w:trPr>
          <w:tblHeader/>
        </w:trPr>
        <w:tc>
          <w:tcPr>
            <w:tcW w:w="5000" w:type="pct"/>
            <w:gridSpan w:val="2"/>
          </w:tcPr>
          <w:p w14:paraId="71274D96" w14:textId="542968A0" w:rsidR="00335ED9" w:rsidRDefault="00335ED9" w:rsidP="002B474A">
            <w:pPr>
              <w:pStyle w:val="Questionheader"/>
              <w:jc w:val="left"/>
            </w:pPr>
            <w:r w:rsidRPr="00EF290F">
              <w:t>Will there be any impact on your organisation to implement MP</w:t>
            </w:r>
            <w:r w:rsidR="0062218B">
              <w:t>252</w:t>
            </w:r>
            <w:r w:rsidRPr="00EF290F">
              <w:t>?</w:t>
            </w:r>
          </w:p>
          <w:p w14:paraId="0BD86D41" w14:textId="30EF3935" w:rsidR="00335ED9" w:rsidRPr="00EF754E" w:rsidRDefault="00335ED9" w:rsidP="002B474A">
            <w:pPr>
              <w:pStyle w:val="Questionheader"/>
              <w:jc w:val="left"/>
              <w:rPr>
                <w:i/>
              </w:rPr>
            </w:pPr>
            <w:r w:rsidRPr="00EF290F">
              <w:rPr>
                <w:i/>
              </w:rPr>
              <w:t xml:space="preserve">If ‘yes’. please state how you will be impacted, including both implementation effort and any on-going impacts. </w:t>
            </w:r>
            <w:r w:rsidRPr="0062218B">
              <w:rPr>
                <w:i/>
              </w:rPr>
              <w:t>Where applicable, please state any differences between the solutions put forward.</w:t>
            </w:r>
          </w:p>
        </w:tc>
      </w:tr>
      <w:tr w:rsidR="00335ED9" w14:paraId="2B1B577D" w14:textId="77777777" w:rsidTr="002B474A">
        <w:tc>
          <w:tcPr>
            <w:tcW w:w="790" w:type="pct"/>
          </w:tcPr>
          <w:p w14:paraId="305B1AE8" w14:textId="77777777" w:rsidR="00335ED9" w:rsidRPr="00C30802" w:rsidRDefault="00335ED9" w:rsidP="002B474A">
            <w:pPr>
              <w:pStyle w:val="Questionbodytext"/>
              <w:keepNext/>
              <w:rPr>
                <w:b/>
              </w:rPr>
            </w:pPr>
            <w:r w:rsidRPr="00C30802">
              <w:rPr>
                <w:b/>
              </w:rPr>
              <w:t>Response</w:t>
            </w:r>
          </w:p>
        </w:tc>
        <w:sdt>
          <w:sdtPr>
            <w:id w:val="-702007482"/>
            <w:placeholder>
              <w:docPart w:val="228475D70E3A4BD488EDA2CC8CBF667E"/>
            </w:placeholder>
            <w:temporary/>
            <w:showingPlcHdr/>
            <w:comboBox>
              <w:listItem w:displayText="Yes" w:value="Yes"/>
              <w:listItem w:displayText="No" w:value="No"/>
            </w:comboBox>
          </w:sdtPr>
          <w:sdtEndPr/>
          <w:sdtContent>
            <w:tc>
              <w:tcPr>
                <w:tcW w:w="4210" w:type="pct"/>
              </w:tcPr>
              <w:p w14:paraId="32240688"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3D3641C7" w14:textId="77777777" w:rsidTr="002B474A">
        <w:tc>
          <w:tcPr>
            <w:tcW w:w="790" w:type="pct"/>
          </w:tcPr>
          <w:p w14:paraId="52F82635" w14:textId="77777777" w:rsidR="00335ED9" w:rsidRPr="00C30802" w:rsidRDefault="00335ED9" w:rsidP="002B474A">
            <w:pPr>
              <w:pStyle w:val="Questionbodytext"/>
              <w:rPr>
                <w:b/>
              </w:rPr>
            </w:pPr>
            <w:r w:rsidRPr="00C30802">
              <w:rPr>
                <w:b/>
              </w:rPr>
              <w:t>Rationale</w:t>
            </w:r>
          </w:p>
        </w:tc>
        <w:sdt>
          <w:sdtPr>
            <w:id w:val="-903063523"/>
            <w:placeholder>
              <w:docPart w:val="9F5946A45E974FB3A231E7FE6888568B"/>
            </w:placeholder>
            <w:temporary/>
            <w:showingPlcHdr/>
            <w15:appearance w15:val="hidden"/>
          </w:sdtPr>
          <w:sdtEndPr/>
          <w:sdtContent>
            <w:tc>
              <w:tcPr>
                <w:tcW w:w="4210" w:type="pct"/>
              </w:tcPr>
              <w:p w14:paraId="14DEAA41"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658631AD"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6889ACB" w14:textId="77777777" w:rsidTr="002B474A">
        <w:trPr>
          <w:tblHeader/>
        </w:trPr>
        <w:tc>
          <w:tcPr>
            <w:tcW w:w="5000" w:type="pct"/>
            <w:gridSpan w:val="2"/>
            <w:shd w:val="clear" w:color="auto" w:fill="007C31"/>
          </w:tcPr>
          <w:p w14:paraId="682CB780" w14:textId="756E79FC" w:rsidR="00335ED9" w:rsidRPr="00687160" w:rsidRDefault="00335ED9" w:rsidP="002B474A">
            <w:pPr>
              <w:pStyle w:val="Questiontitle"/>
              <w:rPr>
                <w:color w:val="007C31"/>
              </w:rPr>
            </w:pPr>
            <w:r>
              <w:t xml:space="preserve">Question </w:t>
            </w:r>
            <w:r w:rsidR="008802CB">
              <w:t>4</w:t>
            </w:r>
          </w:p>
        </w:tc>
      </w:tr>
      <w:tr w:rsidR="00335ED9" w14:paraId="4A76D3C4" w14:textId="77777777" w:rsidTr="002B474A">
        <w:trPr>
          <w:tblHeader/>
        </w:trPr>
        <w:tc>
          <w:tcPr>
            <w:tcW w:w="5000" w:type="pct"/>
            <w:gridSpan w:val="2"/>
          </w:tcPr>
          <w:p w14:paraId="11A729CD" w14:textId="701CCDFB" w:rsidR="00335ED9" w:rsidRDefault="00335ED9" w:rsidP="002B474A">
            <w:pPr>
              <w:pStyle w:val="Questionheader"/>
              <w:jc w:val="left"/>
            </w:pPr>
            <w:bookmarkStart w:id="1" w:name="_Hlk529864069"/>
            <w:r w:rsidRPr="00EF290F">
              <w:t>Will you</w:t>
            </w:r>
            <w:r>
              <w:t>r organisation</w:t>
            </w:r>
            <w:r w:rsidRPr="00EF290F">
              <w:t xml:space="preserve"> incur any costs in implementing MP</w:t>
            </w:r>
            <w:r w:rsidR="0062218B">
              <w:t>252</w:t>
            </w:r>
            <w:r w:rsidRPr="00EF290F">
              <w:t>?</w:t>
            </w:r>
            <w:bookmarkEnd w:id="1"/>
          </w:p>
          <w:p w14:paraId="54FB5EF6" w14:textId="3C4FAAE3" w:rsidR="00335ED9" w:rsidRPr="00EF754E" w:rsidRDefault="00335ED9" w:rsidP="002B474A">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 xml:space="preserve">any cost-savings you may achieve </w:t>
            </w:r>
            <w:proofErr w:type="gramStart"/>
            <w:r w:rsidRPr="00EF290F">
              <w:rPr>
                <w:i/>
              </w:rPr>
              <w:t>as a result of</w:t>
            </w:r>
            <w:proofErr w:type="gramEnd"/>
            <w:r w:rsidRPr="00EF290F">
              <w:rPr>
                <w:i/>
              </w:rPr>
              <w:t xml:space="preserve"> this modification</w:t>
            </w:r>
            <w:r>
              <w:rPr>
                <w:i/>
              </w:rPr>
              <w:t xml:space="preserve"> and any costs you may incur as a result of the identified issue continuing if this modification is not implemented</w:t>
            </w:r>
            <w:r w:rsidRPr="00EF290F">
              <w:rPr>
                <w:i/>
              </w:rPr>
              <w:t xml:space="preserve">. </w:t>
            </w:r>
            <w:r w:rsidRPr="0062218B">
              <w:rPr>
                <w:i/>
              </w:rPr>
              <w:t>Where applicable, please state any differences between the solutions put forward.</w:t>
            </w:r>
          </w:p>
        </w:tc>
      </w:tr>
      <w:tr w:rsidR="00335ED9" w14:paraId="56707C16" w14:textId="77777777" w:rsidTr="002B474A">
        <w:tc>
          <w:tcPr>
            <w:tcW w:w="790" w:type="pct"/>
          </w:tcPr>
          <w:p w14:paraId="4BA6DC38" w14:textId="77777777" w:rsidR="00335ED9" w:rsidRPr="00C30802" w:rsidRDefault="00335ED9" w:rsidP="002B474A">
            <w:pPr>
              <w:pStyle w:val="Questionbodytext"/>
              <w:keepNext/>
              <w:rPr>
                <w:b/>
              </w:rPr>
            </w:pPr>
            <w:r w:rsidRPr="00C30802">
              <w:rPr>
                <w:b/>
              </w:rPr>
              <w:t>Response</w:t>
            </w:r>
          </w:p>
        </w:tc>
        <w:sdt>
          <w:sdtPr>
            <w:id w:val="-869226481"/>
            <w:placeholder>
              <w:docPart w:val="76B8D47D1F6247A9B258B2EED862C155"/>
            </w:placeholder>
            <w:temporary/>
            <w:showingPlcHdr/>
            <w:comboBox>
              <w:listItem w:displayText="No costs" w:value="No costs"/>
              <w:listItem w:displayText="Less than £100k" w:value="Less than £100k"/>
              <w:listItem w:displayText="£100k-£250k" w:value="£100k-£250k"/>
              <w:listItem w:displayText="£250k-£500k" w:value="£250k-£500k"/>
              <w:listItem w:displayText="£500k-£1m" w:value="£500k-£1m"/>
              <w:listItem w:displayText="More than £1m" w:value="More than £1m"/>
            </w:comboBox>
          </w:sdtPr>
          <w:sdtEndPr/>
          <w:sdtContent>
            <w:tc>
              <w:tcPr>
                <w:tcW w:w="4210" w:type="pct"/>
              </w:tcPr>
              <w:p w14:paraId="5B5B3E43"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97C1EF6" w14:textId="77777777" w:rsidTr="002B474A">
        <w:tc>
          <w:tcPr>
            <w:tcW w:w="790" w:type="pct"/>
          </w:tcPr>
          <w:p w14:paraId="3455397A" w14:textId="77777777" w:rsidR="00335ED9" w:rsidRPr="00C30802" w:rsidRDefault="00335ED9" w:rsidP="002B474A">
            <w:pPr>
              <w:pStyle w:val="Questionbodytext"/>
              <w:rPr>
                <w:b/>
              </w:rPr>
            </w:pPr>
            <w:r w:rsidRPr="00C30802">
              <w:rPr>
                <w:b/>
              </w:rPr>
              <w:t>Rationale</w:t>
            </w:r>
          </w:p>
        </w:tc>
        <w:sdt>
          <w:sdtPr>
            <w:id w:val="-1292133957"/>
            <w:placeholder>
              <w:docPart w:val="F758C338C5CA4EBCA148EB3CC19BE97A"/>
            </w:placeholder>
            <w:temporary/>
            <w:showingPlcHdr/>
            <w15:appearance w15:val="hidden"/>
          </w:sdtPr>
          <w:sdtEndPr/>
          <w:sdtContent>
            <w:tc>
              <w:tcPr>
                <w:tcW w:w="4210" w:type="pct"/>
              </w:tcPr>
              <w:p w14:paraId="448ABCDC"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9BC9171"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2D582BA8" w14:textId="77777777" w:rsidTr="002B474A">
        <w:trPr>
          <w:tblHeader/>
        </w:trPr>
        <w:tc>
          <w:tcPr>
            <w:tcW w:w="5000" w:type="pct"/>
            <w:gridSpan w:val="2"/>
            <w:shd w:val="clear" w:color="auto" w:fill="007C31"/>
          </w:tcPr>
          <w:p w14:paraId="6224803A" w14:textId="0DBB853A" w:rsidR="00335ED9" w:rsidRPr="00687160" w:rsidRDefault="00335ED9" w:rsidP="002B474A">
            <w:pPr>
              <w:pStyle w:val="Questiontitle"/>
              <w:rPr>
                <w:color w:val="007C31"/>
              </w:rPr>
            </w:pPr>
            <w:r>
              <w:lastRenderedPageBreak/>
              <w:t xml:space="preserve">Question </w:t>
            </w:r>
            <w:r w:rsidR="008802CB">
              <w:t>5</w:t>
            </w:r>
          </w:p>
        </w:tc>
      </w:tr>
      <w:tr w:rsidR="00335ED9" w14:paraId="0CBB62C3" w14:textId="77777777" w:rsidTr="002B474A">
        <w:trPr>
          <w:tblHeader/>
        </w:trPr>
        <w:tc>
          <w:tcPr>
            <w:tcW w:w="5000" w:type="pct"/>
            <w:gridSpan w:val="2"/>
          </w:tcPr>
          <w:p w14:paraId="2A8F85CD" w14:textId="14DF4BC3" w:rsidR="00335ED9" w:rsidRDefault="00335ED9" w:rsidP="002B474A">
            <w:pPr>
              <w:pStyle w:val="Questionheader"/>
              <w:jc w:val="left"/>
            </w:pPr>
            <w:bookmarkStart w:id="2" w:name="_Hlk529864189"/>
            <w:r>
              <w:t>How long from the point of approval would your organisation need to implement MP</w:t>
            </w:r>
            <w:r w:rsidR="0062218B">
              <w:t>252</w:t>
            </w:r>
            <w:r>
              <w:t>?</w:t>
            </w:r>
            <w:bookmarkEnd w:id="2"/>
          </w:p>
          <w:p w14:paraId="5F0CE509" w14:textId="6434FDCC" w:rsidR="00335ED9" w:rsidRPr="00EF754E" w:rsidRDefault="00335ED9" w:rsidP="002B474A">
            <w:pPr>
              <w:pStyle w:val="Questionheader"/>
              <w:jc w:val="left"/>
              <w:rPr>
                <w:i/>
              </w:rPr>
            </w:pPr>
            <w:r>
              <w:rPr>
                <w:i/>
              </w:rPr>
              <w:t xml:space="preserve">Please provide your rationale, including the activities you would need to complete during this time. </w:t>
            </w:r>
            <w:r w:rsidRPr="0062218B">
              <w:rPr>
                <w:i/>
              </w:rPr>
              <w:t>Where applicable, please state any differences between the solutions put forward.</w:t>
            </w:r>
          </w:p>
        </w:tc>
      </w:tr>
      <w:tr w:rsidR="00335ED9" w14:paraId="13C26C80" w14:textId="77777777" w:rsidTr="002B474A">
        <w:tc>
          <w:tcPr>
            <w:tcW w:w="790" w:type="pct"/>
          </w:tcPr>
          <w:p w14:paraId="0BC89A2D" w14:textId="77777777" w:rsidR="00335ED9" w:rsidRPr="00C30802" w:rsidRDefault="00335ED9" w:rsidP="002B474A">
            <w:pPr>
              <w:pStyle w:val="Questionbodytext"/>
              <w:keepNext/>
              <w:rPr>
                <w:b/>
              </w:rPr>
            </w:pPr>
            <w:r w:rsidRPr="00C30802">
              <w:rPr>
                <w:b/>
              </w:rPr>
              <w:t>Response</w:t>
            </w:r>
          </w:p>
        </w:tc>
        <w:sdt>
          <w:sdtPr>
            <w:id w:val="1300799460"/>
            <w:placeholder>
              <w:docPart w:val="533D55A8AF3A4EFB8A4836F18852D8DD"/>
            </w:placeholder>
            <w:temporary/>
            <w:showingPlcHdr/>
            <w15:appearance w15:val="hidden"/>
          </w:sdtPr>
          <w:sdtEndPr/>
          <w:sdtContent>
            <w:tc>
              <w:tcPr>
                <w:tcW w:w="4210" w:type="pct"/>
              </w:tcPr>
              <w:p w14:paraId="29CF60D4"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568D0C33" w14:textId="77777777" w:rsidTr="002B474A">
        <w:tc>
          <w:tcPr>
            <w:tcW w:w="790" w:type="pct"/>
          </w:tcPr>
          <w:p w14:paraId="24C928EB" w14:textId="77777777" w:rsidR="00335ED9" w:rsidRPr="00C30802" w:rsidRDefault="00335ED9" w:rsidP="002B474A">
            <w:pPr>
              <w:pStyle w:val="Questionbodytext"/>
              <w:rPr>
                <w:b/>
              </w:rPr>
            </w:pPr>
            <w:r w:rsidRPr="00C30802">
              <w:rPr>
                <w:b/>
              </w:rPr>
              <w:t>Rationale</w:t>
            </w:r>
          </w:p>
        </w:tc>
        <w:sdt>
          <w:sdtPr>
            <w:id w:val="-748815560"/>
            <w:placeholder>
              <w:docPart w:val="FC94F0EF742A499FA0AF88CC860EA28A"/>
            </w:placeholder>
            <w:temporary/>
            <w:showingPlcHdr/>
            <w15:appearance w15:val="hidden"/>
          </w:sdtPr>
          <w:sdtEndPr/>
          <w:sdtContent>
            <w:tc>
              <w:tcPr>
                <w:tcW w:w="4210" w:type="pct"/>
              </w:tcPr>
              <w:p w14:paraId="54337E9C"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C19DF15" w14:textId="77777777" w:rsidR="00335ED9" w:rsidRDefault="00335ED9" w:rsidP="00335ED9"/>
    <w:p w14:paraId="079031AD" w14:textId="77777777" w:rsidR="00335ED9" w:rsidRDefault="00335ED9" w:rsidP="00335ED9">
      <w:pPr>
        <w:pStyle w:val="Heading2"/>
      </w:pPr>
      <w:r>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288C8C15" w14:textId="77777777" w:rsidTr="002B474A">
        <w:trPr>
          <w:tblHeader/>
        </w:trPr>
        <w:tc>
          <w:tcPr>
            <w:tcW w:w="5000" w:type="pct"/>
            <w:gridSpan w:val="2"/>
            <w:shd w:val="clear" w:color="auto" w:fill="007C31"/>
          </w:tcPr>
          <w:p w14:paraId="41CE75DE" w14:textId="146A9F2E" w:rsidR="00335ED9" w:rsidRPr="00687160" w:rsidRDefault="00335ED9" w:rsidP="002B474A">
            <w:pPr>
              <w:pStyle w:val="Questiontitle"/>
              <w:rPr>
                <w:color w:val="007C31"/>
              </w:rPr>
            </w:pPr>
            <w:r>
              <w:t xml:space="preserve">Question </w:t>
            </w:r>
            <w:r w:rsidR="008802CB">
              <w:t>6</w:t>
            </w:r>
          </w:p>
        </w:tc>
      </w:tr>
      <w:tr w:rsidR="00335ED9" w14:paraId="7757DC86" w14:textId="77777777" w:rsidTr="002B474A">
        <w:trPr>
          <w:tblHeader/>
        </w:trPr>
        <w:tc>
          <w:tcPr>
            <w:tcW w:w="5000" w:type="pct"/>
            <w:gridSpan w:val="2"/>
          </w:tcPr>
          <w:p w14:paraId="32E6D194" w14:textId="530DFFE3" w:rsidR="00335ED9" w:rsidRDefault="00335ED9" w:rsidP="002B474A">
            <w:pPr>
              <w:pStyle w:val="Questionheader"/>
              <w:jc w:val="left"/>
            </w:pPr>
            <w:bookmarkStart w:id="3" w:name="_Hlk529864091"/>
            <w:r>
              <w:t>Do you believe that MP</w:t>
            </w:r>
            <w:r w:rsidR="008802CB">
              <w:t>252</w:t>
            </w:r>
            <w:r>
              <w:t xml:space="preserve"> would better facilitate the General SEC Objectives</w:t>
            </w:r>
            <w:bookmarkEnd w:id="3"/>
            <w:r>
              <w:t>?</w:t>
            </w:r>
          </w:p>
          <w:p w14:paraId="5C02ED56" w14:textId="77777777" w:rsidR="00335ED9" w:rsidRPr="00EF754E" w:rsidRDefault="00335ED9" w:rsidP="002B474A">
            <w:pPr>
              <w:pStyle w:val="Questionheader"/>
              <w:jc w:val="left"/>
              <w:rPr>
                <w:i/>
              </w:rPr>
            </w:pPr>
            <w:r>
              <w:rPr>
                <w:i/>
              </w:rPr>
              <w:t>Please provide your rationale with reference to the General SEC Objectives.</w:t>
            </w:r>
          </w:p>
        </w:tc>
      </w:tr>
      <w:tr w:rsidR="00335ED9" w14:paraId="5516C373" w14:textId="77777777" w:rsidTr="002B474A">
        <w:tc>
          <w:tcPr>
            <w:tcW w:w="790" w:type="pct"/>
          </w:tcPr>
          <w:p w14:paraId="00B3EA2F" w14:textId="77777777" w:rsidR="00335ED9" w:rsidRPr="00C30802" w:rsidRDefault="00335ED9" w:rsidP="002B474A">
            <w:pPr>
              <w:pStyle w:val="Questionbodytext"/>
              <w:keepNext/>
              <w:rPr>
                <w:b/>
              </w:rPr>
            </w:pPr>
            <w:r w:rsidRPr="00C30802">
              <w:rPr>
                <w:b/>
              </w:rPr>
              <w:t>Response</w:t>
            </w:r>
          </w:p>
        </w:tc>
        <w:sdt>
          <w:sdtPr>
            <w:id w:val="1607079759"/>
            <w:placeholder>
              <w:docPart w:val="2F594E3B3993464BB3CC0094E3A526AD"/>
            </w:placeholder>
            <w:temporary/>
            <w:showingPlcHdr/>
            <w:comboBox>
              <w:listItem w:displayText="Yes" w:value="Yes"/>
              <w:listItem w:displayText="No" w:value="No"/>
            </w:comboBox>
          </w:sdtPr>
          <w:sdtEndPr/>
          <w:sdtContent>
            <w:tc>
              <w:tcPr>
                <w:tcW w:w="4210" w:type="pct"/>
              </w:tcPr>
              <w:p w14:paraId="112BB6F6"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E737BBC" w14:textId="77777777" w:rsidTr="002B474A">
        <w:tc>
          <w:tcPr>
            <w:tcW w:w="790" w:type="pct"/>
          </w:tcPr>
          <w:p w14:paraId="6554EE13" w14:textId="77777777" w:rsidR="00335ED9" w:rsidRPr="00C30802" w:rsidRDefault="00335ED9" w:rsidP="002B474A">
            <w:pPr>
              <w:pStyle w:val="Questionbodytext"/>
              <w:rPr>
                <w:b/>
              </w:rPr>
            </w:pPr>
            <w:r w:rsidRPr="00C30802">
              <w:rPr>
                <w:b/>
              </w:rPr>
              <w:t>Rationale</w:t>
            </w:r>
          </w:p>
        </w:tc>
        <w:sdt>
          <w:sdtPr>
            <w:id w:val="2103529675"/>
            <w:placeholder>
              <w:docPart w:val="C068AA7260224346948CD11CAC66F539"/>
            </w:placeholder>
            <w:temporary/>
            <w:showingPlcHdr/>
            <w15:appearance w15:val="hidden"/>
          </w:sdtPr>
          <w:sdtEndPr/>
          <w:sdtContent>
            <w:tc>
              <w:tcPr>
                <w:tcW w:w="4210" w:type="pct"/>
              </w:tcPr>
              <w:p w14:paraId="063E4897"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F5E9B96"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33D8FA4" w14:textId="77777777" w:rsidTr="002B474A">
        <w:trPr>
          <w:tblHeader/>
        </w:trPr>
        <w:tc>
          <w:tcPr>
            <w:tcW w:w="5000" w:type="pct"/>
            <w:gridSpan w:val="2"/>
            <w:shd w:val="clear" w:color="auto" w:fill="007C31"/>
          </w:tcPr>
          <w:p w14:paraId="7B839D7C" w14:textId="3A3DCDB7" w:rsidR="00335ED9" w:rsidRPr="00687160" w:rsidRDefault="00335ED9" w:rsidP="002B474A">
            <w:pPr>
              <w:pStyle w:val="Questiontitle"/>
              <w:rPr>
                <w:color w:val="007C31"/>
              </w:rPr>
            </w:pPr>
            <w:r>
              <w:t xml:space="preserve">Question </w:t>
            </w:r>
            <w:r w:rsidR="008802CB">
              <w:t>7</w:t>
            </w:r>
          </w:p>
        </w:tc>
      </w:tr>
      <w:tr w:rsidR="00335ED9" w14:paraId="75A25263" w14:textId="77777777" w:rsidTr="002B474A">
        <w:trPr>
          <w:tblHeader/>
        </w:trPr>
        <w:tc>
          <w:tcPr>
            <w:tcW w:w="5000" w:type="pct"/>
            <w:gridSpan w:val="2"/>
          </w:tcPr>
          <w:p w14:paraId="6BBC4823" w14:textId="393B9FB4" w:rsidR="00335ED9" w:rsidRPr="00720D6F" w:rsidRDefault="00335ED9" w:rsidP="002B474A">
            <w:pPr>
              <w:pStyle w:val="Questionheader"/>
              <w:jc w:val="left"/>
            </w:pPr>
            <w:r w:rsidRPr="00720D6F">
              <w:t xml:space="preserve">Do you believe there will </w:t>
            </w:r>
            <w:r>
              <w:t>be any</w:t>
            </w:r>
            <w:r w:rsidRPr="00720D6F">
              <w:t xml:space="preserve"> impacts </w:t>
            </w:r>
            <w:r>
              <w:t xml:space="preserve">on </w:t>
            </w:r>
            <w:r w:rsidRPr="00720D6F">
              <w:t>or benefits to consumers if MP</w:t>
            </w:r>
            <w:r w:rsidR="008802CB">
              <w:t>252</w:t>
            </w:r>
            <w:r w:rsidRPr="00720D6F">
              <w:t xml:space="preserve"> is implemented?</w:t>
            </w:r>
          </w:p>
          <w:p w14:paraId="31286473" w14:textId="77777777" w:rsidR="00335ED9" w:rsidRPr="00EF754E" w:rsidRDefault="00335ED9" w:rsidP="002B474A">
            <w:pPr>
              <w:pStyle w:val="Questionheader"/>
              <w:jc w:val="left"/>
              <w:rPr>
                <w:i/>
              </w:rPr>
            </w:pPr>
            <w:r>
              <w:rPr>
                <w:i/>
              </w:rPr>
              <w:t>If ‘yes’, please provide your view on how consumers would be impacted by and/or how they will benefit from this change.</w:t>
            </w:r>
          </w:p>
        </w:tc>
      </w:tr>
      <w:tr w:rsidR="00335ED9" w14:paraId="7BAD9CE6" w14:textId="77777777" w:rsidTr="002B474A">
        <w:tc>
          <w:tcPr>
            <w:tcW w:w="790" w:type="pct"/>
          </w:tcPr>
          <w:p w14:paraId="6F3F8C29" w14:textId="77777777" w:rsidR="00335ED9" w:rsidRPr="00C30802" w:rsidRDefault="00335ED9" w:rsidP="002B474A">
            <w:pPr>
              <w:pStyle w:val="Questionbodytext"/>
              <w:keepNext/>
              <w:rPr>
                <w:b/>
              </w:rPr>
            </w:pPr>
            <w:r w:rsidRPr="00C30802">
              <w:rPr>
                <w:b/>
              </w:rPr>
              <w:t>Response</w:t>
            </w:r>
          </w:p>
        </w:tc>
        <w:sdt>
          <w:sdtPr>
            <w:id w:val="1637303030"/>
            <w:placeholder>
              <w:docPart w:val="F1EDE0DA764446C885363C0EAC2F5BE8"/>
            </w:placeholder>
            <w:temporary/>
            <w:showingPlcHdr/>
            <w:comboBox>
              <w:listItem w:displayText="Yes" w:value="Yes"/>
              <w:listItem w:displayText="No" w:value="No"/>
            </w:comboBox>
          </w:sdtPr>
          <w:sdtEndPr/>
          <w:sdtContent>
            <w:tc>
              <w:tcPr>
                <w:tcW w:w="4210" w:type="pct"/>
              </w:tcPr>
              <w:p w14:paraId="73F0E5D2"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C0AA2C2" w14:textId="77777777" w:rsidTr="002B474A">
        <w:tc>
          <w:tcPr>
            <w:tcW w:w="790" w:type="pct"/>
          </w:tcPr>
          <w:p w14:paraId="4E692E3F" w14:textId="77777777" w:rsidR="00335ED9" w:rsidRPr="00C30802" w:rsidRDefault="00335ED9" w:rsidP="002B474A">
            <w:pPr>
              <w:pStyle w:val="Questionbodytext"/>
              <w:rPr>
                <w:b/>
              </w:rPr>
            </w:pPr>
            <w:r w:rsidRPr="00C30802">
              <w:rPr>
                <w:b/>
              </w:rPr>
              <w:t>Rationale</w:t>
            </w:r>
          </w:p>
        </w:tc>
        <w:sdt>
          <w:sdtPr>
            <w:id w:val="787172475"/>
            <w:placeholder>
              <w:docPart w:val="E7E0895BDFFC440883C1D9C3B56CB324"/>
            </w:placeholder>
            <w:temporary/>
            <w:showingPlcHdr/>
            <w15:appearance w15:val="hidden"/>
          </w:sdtPr>
          <w:sdtEndPr/>
          <w:sdtContent>
            <w:tc>
              <w:tcPr>
                <w:tcW w:w="4210" w:type="pct"/>
              </w:tcPr>
              <w:p w14:paraId="3420091E"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F12C4AB"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95DF5E0" w14:textId="77777777" w:rsidTr="002B474A">
        <w:trPr>
          <w:tblHeader/>
        </w:trPr>
        <w:tc>
          <w:tcPr>
            <w:tcW w:w="5000" w:type="pct"/>
            <w:gridSpan w:val="2"/>
            <w:shd w:val="clear" w:color="auto" w:fill="007C31"/>
          </w:tcPr>
          <w:p w14:paraId="1E0FA5F2" w14:textId="3D2C2A6F" w:rsidR="00335ED9" w:rsidRPr="00687160" w:rsidRDefault="00335ED9" w:rsidP="002B474A">
            <w:pPr>
              <w:pStyle w:val="Questiontitle"/>
              <w:rPr>
                <w:color w:val="007C31"/>
              </w:rPr>
            </w:pPr>
            <w:r>
              <w:t xml:space="preserve">Question </w:t>
            </w:r>
            <w:r w:rsidR="008802CB">
              <w:t>8</w:t>
            </w:r>
          </w:p>
        </w:tc>
      </w:tr>
      <w:tr w:rsidR="00335ED9" w14:paraId="7EA54A0C" w14:textId="77777777" w:rsidTr="002B474A">
        <w:trPr>
          <w:tblHeader/>
        </w:trPr>
        <w:tc>
          <w:tcPr>
            <w:tcW w:w="5000" w:type="pct"/>
            <w:gridSpan w:val="2"/>
          </w:tcPr>
          <w:p w14:paraId="04AE7EBA" w14:textId="6BC17F2D" w:rsidR="00335ED9" w:rsidRDefault="00335ED9" w:rsidP="002B474A">
            <w:pPr>
              <w:pStyle w:val="Questionheader"/>
              <w:jc w:val="left"/>
            </w:pPr>
            <w:bookmarkStart w:id="4" w:name="_Hlk529864124"/>
            <w:r w:rsidRPr="00EF290F">
              <w:t>Noting the costs and benefits of this modification, do you believe MP</w:t>
            </w:r>
            <w:r w:rsidR="008802CB">
              <w:t>252</w:t>
            </w:r>
            <w:r w:rsidRPr="00EF290F">
              <w:t xml:space="preserve"> should be approved?</w:t>
            </w:r>
            <w:bookmarkEnd w:id="4"/>
          </w:p>
          <w:p w14:paraId="35404BB6" w14:textId="77777777" w:rsidR="00335ED9" w:rsidRPr="00EF754E" w:rsidRDefault="00335ED9" w:rsidP="002B474A">
            <w:pPr>
              <w:pStyle w:val="Questionheader"/>
              <w:jc w:val="left"/>
              <w:rPr>
                <w:i/>
              </w:rPr>
            </w:pPr>
            <w:r>
              <w:rPr>
                <w:i/>
              </w:rPr>
              <w:t>Please provide your rationale.</w:t>
            </w:r>
          </w:p>
        </w:tc>
      </w:tr>
      <w:tr w:rsidR="00335ED9" w14:paraId="295DF5B0" w14:textId="77777777" w:rsidTr="002B474A">
        <w:tc>
          <w:tcPr>
            <w:tcW w:w="790" w:type="pct"/>
          </w:tcPr>
          <w:p w14:paraId="2616B2C2" w14:textId="77777777" w:rsidR="00335ED9" w:rsidRPr="00C30802" w:rsidRDefault="00335ED9" w:rsidP="002B474A">
            <w:pPr>
              <w:pStyle w:val="Questionbodytext"/>
              <w:keepNext/>
              <w:rPr>
                <w:b/>
              </w:rPr>
            </w:pPr>
            <w:r w:rsidRPr="00C30802">
              <w:rPr>
                <w:b/>
              </w:rPr>
              <w:t>Response</w:t>
            </w:r>
          </w:p>
        </w:tc>
        <w:sdt>
          <w:sdtPr>
            <w:id w:val="-672332921"/>
            <w:placeholder>
              <w:docPart w:val="4839DE436A2F47A59439D3D00A159796"/>
            </w:placeholder>
            <w:temporary/>
            <w:showingPlcHdr/>
            <w:comboBox>
              <w:listItem w:displayText="Yes" w:value="Yes"/>
              <w:listItem w:displayText="No" w:value="No"/>
            </w:comboBox>
          </w:sdtPr>
          <w:sdtEndPr/>
          <w:sdtContent>
            <w:tc>
              <w:tcPr>
                <w:tcW w:w="4210" w:type="pct"/>
              </w:tcPr>
              <w:p w14:paraId="4FD494D1"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5B6CCA72" w14:textId="77777777" w:rsidTr="002B474A">
        <w:tc>
          <w:tcPr>
            <w:tcW w:w="790" w:type="pct"/>
          </w:tcPr>
          <w:p w14:paraId="14A719A9" w14:textId="77777777" w:rsidR="00335ED9" w:rsidRPr="00C30802" w:rsidRDefault="00335ED9" w:rsidP="002B474A">
            <w:pPr>
              <w:pStyle w:val="Questionbodytext"/>
              <w:rPr>
                <w:b/>
              </w:rPr>
            </w:pPr>
            <w:r w:rsidRPr="00C30802">
              <w:rPr>
                <w:b/>
              </w:rPr>
              <w:t>Rationale</w:t>
            </w:r>
          </w:p>
        </w:tc>
        <w:sdt>
          <w:sdtPr>
            <w:id w:val="-1868981342"/>
            <w:placeholder>
              <w:docPart w:val="5977D6580CF54955965123C66A152891"/>
            </w:placeholder>
            <w:temporary/>
            <w:showingPlcHdr/>
            <w15:appearance w15:val="hidden"/>
          </w:sdtPr>
          <w:sdtEndPr/>
          <w:sdtContent>
            <w:tc>
              <w:tcPr>
                <w:tcW w:w="4210" w:type="pct"/>
              </w:tcPr>
              <w:p w14:paraId="69902F20"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79F5FDC"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901536" w14:paraId="625926DE" w14:textId="77777777" w:rsidTr="004138F3">
        <w:trPr>
          <w:tblHeader/>
        </w:trPr>
        <w:tc>
          <w:tcPr>
            <w:tcW w:w="5000" w:type="pct"/>
            <w:gridSpan w:val="2"/>
            <w:shd w:val="clear" w:color="auto" w:fill="007C31"/>
          </w:tcPr>
          <w:p w14:paraId="71F1BFD4" w14:textId="5D57F347" w:rsidR="00901536" w:rsidRPr="00687160" w:rsidRDefault="00901536" w:rsidP="004138F3">
            <w:pPr>
              <w:pStyle w:val="Questiontitle"/>
              <w:rPr>
                <w:color w:val="007C31"/>
              </w:rPr>
            </w:pPr>
            <w:r>
              <w:lastRenderedPageBreak/>
              <w:t>Question 9</w:t>
            </w:r>
          </w:p>
        </w:tc>
      </w:tr>
      <w:tr w:rsidR="00901536" w14:paraId="62678AEF" w14:textId="77777777" w:rsidTr="004138F3">
        <w:trPr>
          <w:tblHeader/>
        </w:trPr>
        <w:tc>
          <w:tcPr>
            <w:tcW w:w="5000" w:type="pct"/>
            <w:gridSpan w:val="2"/>
          </w:tcPr>
          <w:p w14:paraId="429F12D2" w14:textId="4AB3A373" w:rsidR="00572D0F" w:rsidRDefault="004E24E2" w:rsidP="004138F3">
            <w:pPr>
              <w:pStyle w:val="Questionheader"/>
              <w:jc w:val="left"/>
            </w:pPr>
            <w:r>
              <w:t xml:space="preserve">Noting the </w:t>
            </w:r>
            <w:r w:rsidR="00854C79" w:rsidRPr="00854C79">
              <w:t xml:space="preserve">draft DCC Alternative Returns for Communications Hubs Guidance document </w:t>
            </w:r>
            <w:r w:rsidR="00854C79">
              <w:t>in Annex C, d</w:t>
            </w:r>
            <w:r w:rsidR="00901536" w:rsidRPr="00720D6F">
              <w:t xml:space="preserve">o you </w:t>
            </w:r>
            <w:r w:rsidR="00572D0F">
              <w:t xml:space="preserve">agree with </w:t>
            </w:r>
            <w:r w:rsidR="00572D0F" w:rsidRPr="00572D0F">
              <w:t xml:space="preserve">how the DCC plans to determine a </w:t>
            </w:r>
            <w:r w:rsidR="00687E7E">
              <w:t>removal</w:t>
            </w:r>
            <w:r w:rsidR="00572D0F" w:rsidRPr="00572D0F">
              <w:t xml:space="preserve"> date</w:t>
            </w:r>
            <w:r w:rsidR="00687E7E">
              <w:t xml:space="preserve"> of each </w:t>
            </w:r>
            <w:r w:rsidR="00F70BF9">
              <w:t xml:space="preserve">of the </w:t>
            </w:r>
            <w:r w:rsidR="00687E7E" w:rsidRPr="00854C79">
              <w:t>Communications Hubs</w:t>
            </w:r>
            <w:r w:rsidR="00EA3B99">
              <w:t>, and c</w:t>
            </w:r>
            <w:r w:rsidR="00EA3B99" w:rsidRPr="00EA3B99">
              <w:t>orrect charges retrospectively</w:t>
            </w:r>
            <w:r w:rsidR="00EA3B99">
              <w:t>?</w:t>
            </w:r>
          </w:p>
          <w:p w14:paraId="395DE6AF" w14:textId="23697BAF" w:rsidR="00901536" w:rsidRPr="00EF754E" w:rsidRDefault="00E94130" w:rsidP="004138F3">
            <w:pPr>
              <w:pStyle w:val="Questionheader"/>
              <w:jc w:val="left"/>
              <w:rPr>
                <w:i/>
              </w:rPr>
            </w:pPr>
            <w:r>
              <w:rPr>
                <w:i/>
              </w:rPr>
              <w:t xml:space="preserve">Please </w:t>
            </w:r>
            <w:r w:rsidR="00901536">
              <w:rPr>
                <w:i/>
              </w:rPr>
              <w:t>provide your view</w:t>
            </w:r>
            <w:r>
              <w:rPr>
                <w:i/>
              </w:rPr>
              <w:t>s and/or suggestions</w:t>
            </w:r>
            <w:r w:rsidR="00901536">
              <w:rPr>
                <w:i/>
              </w:rPr>
              <w:t xml:space="preserve"> on how</w:t>
            </w:r>
            <w:r w:rsidR="00617358">
              <w:rPr>
                <w:i/>
              </w:rPr>
              <w:t xml:space="preserve"> the DCC should determine and correct </w:t>
            </w:r>
            <w:r w:rsidR="00617358" w:rsidRPr="00617358">
              <w:rPr>
                <w:i/>
              </w:rPr>
              <w:t>charges for Communications Hub removals</w:t>
            </w:r>
            <w:r w:rsidR="00901536" w:rsidRPr="00617358">
              <w:rPr>
                <w:i/>
              </w:rPr>
              <w:t>.</w:t>
            </w:r>
          </w:p>
        </w:tc>
      </w:tr>
      <w:tr w:rsidR="00901536" w14:paraId="5D3E35D7" w14:textId="77777777" w:rsidTr="004138F3">
        <w:tc>
          <w:tcPr>
            <w:tcW w:w="790" w:type="pct"/>
          </w:tcPr>
          <w:p w14:paraId="3949D7FA" w14:textId="77777777" w:rsidR="00901536" w:rsidRPr="00C30802" w:rsidRDefault="00901536" w:rsidP="004138F3">
            <w:pPr>
              <w:pStyle w:val="Questionbodytext"/>
              <w:keepNext/>
              <w:rPr>
                <w:b/>
              </w:rPr>
            </w:pPr>
            <w:r w:rsidRPr="00C30802">
              <w:rPr>
                <w:b/>
              </w:rPr>
              <w:t>Response</w:t>
            </w:r>
          </w:p>
        </w:tc>
        <w:sdt>
          <w:sdtPr>
            <w:id w:val="42722041"/>
            <w:placeholder>
              <w:docPart w:val="732EA5E9AF694455AD89F50B9A209ADB"/>
            </w:placeholder>
            <w:temporary/>
            <w:showingPlcHdr/>
            <w:comboBox>
              <w:listItem w:displayText="Yes" w:value="Yes"/>
              <w:listItem w:displayText="No" w:value="No"/>
            </w:comboBox>
          </w:sdtPr>
          <w:sdtEndPr/>
          <w:sdtContent>
            <w:tc>
              <w:tcPr>
                <w:tcW w:w="4210" w:type="pct"/>
              </w:tcPr>
              <w:p w14:paraId="60EF73E6" w14:textId="77777777" w:rsidR="00901536" w:rsidRDefault="00901536" w:rsidP="004138F3">
                <w:pPr>
                  <w:pStyle w:val="Questionbodytext"/>
                  <w:keepNext/>
                </w:pPr>
                <w:r w:rsidRPr="004F77A6">
                  <w:rPr>
                    <w:rStyle w:val="PlaceholderText"/>
                  </w:rPr>
                  <w:t>C</w:t>
                </w:r>
                <w:r>
                  <w:rPr>
                    <w:rStyle w:val="PlaceholderText"/>
                  </w:rPr>
                  <w:t>lick and select your response</w:t>
                </w:r>
              </w:p>
            </w:tc>
          </w:sdtContent>
        </w:sdt>
      </w:tr>
      <w:tr w:rsidR="00686CB6" w14:paraId="67A78722" w14:textId="77777777" w:rsidTr="004138F3">
        <w:tc>
          <w:tcPr>
            <w:tcW w:w="790" w:type="pct"/>
          </w:tcPr>
          <w:p w14:paraId="791B2CCC" w14:textId="77777777" w:rsidR="00686CB6" w:rsidRPr="00C30802" w:rsidRDefault="00686CB6" w:rsidP="004138F3">
            <w:pPr>
              <w:pStyle w:val="Questionbodytext"/>
              <w:rPr>
                <w:b/>
              </w:rPr>
            </w:pPr>
            <w:r w:rsidRPr="00C30802">
              <w:rPr>
                <w:b/>
              </w:rPr>
              <w:t>Rationale</w:t>
            </w:r>
          </w:p>
        </w:tc>
        <w:sdt>
          <w:sdtPr>
            <w:id w:val="902104326"/>
            <w:placeholder>
              <w:docPart w:val="60D7C6A238B34D129D931C65AC3EE867"/>
            </w:placeholder>
            <w:temporary/>
            <w:showingPlcHdr/>
            <w15:appearance w15:val="hidden"/>
          </w:sdtPr>
          <w:sdtEndPr/>
          <w:sdtContent>
            <w:tc>
              <w:tcPr>
                <w:tcW w:w="4210" w:type="pct"/>
              </w:tcPr>
              <w:p w14:paraId="22927537" w14:textId="77777777" w:rsidR="00686CB6" w:rsidRDefault="00686CB6" w:rsidP="004138F3">
                <w:pPr>
                  <w:pStyle w:val="Questionbodytext"/>
                </w:pPr>
                <w:r w:rsidRPr="004F77A6">
                  <w:rPr>
                    <w:rStyle w:val="PlaceholderText"/>
                  </w:rPr>
                  <w:t xml:space="preserve">Click </w:t>
                </w:r>
                <w:r>
                  <w:rPr>
                    <w:rStyle w:val="PlaceholderText"/>
                  </w:rPr>
                  <w:t>and insert the rationale for your response</w:t>
                </w:r>
              </w:p>
            </w:tc>
          </w:sdtContent>
        </w:sdt>
      </w:tr>
    </w:tbl>
    <w:p w14:paraId="54B00F40" w14:textId="77777777" w:rsidR="00901536" w:rsidRDefault="00901536" w:rsidP="00335ED9"/>
    <w:p w14:paraId="382D8311"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2B7B9148" w14:textId="77777777" w:rsidTr="002B474A">
        <w:trPr>
          <w:tblHeader/>
        </w:trPr>
        <w:tc>
          <w:tcPr>
            <w:tcW w:w="5000" w:type="pct"/>
            <w:gridSpan w:val="2"/>
            <w:shd w:val="clear" w:color="auto" w:fill="007C31"/>
          </w:tcPr>
          <w:p w14:paraId="4509FEAA" w14:textId="2FACC1D6" w:rsidR="00335ED9" w:rsidRPr="00687160" w:rsidRDefault="00335ED9" w:rsidP="002B474A">
            <w:pPr>
              <w:pStyle w:val="Questiontitle"/>
              <w:rPr>
                <w:color w:val="007C31"/>
              </w:rPr>
            </w:pPr>
            <w:r>
              <w:t xml:space="preserve">Question </w:t>
            </w:r>
            <w:r w:rsidR="00901536">
              <w:t>10</w:t>
            </w:r>
          </w:p>
        </w:tc>
      </w:tr>
      <w:tr w:rsidR="00335ED9" w14:paraId="7FE53123" w14:textId="77777777" w:rsidTr="002B474A">
        <w:trPr>
          <w:tblHeader/>
        </w:trPr>
        <w:tc>
          <w:tcPr>
            <w:tcW w:w="5000" w:type="pct"/>
            <w:gridSpan w:val="2"/>
          </w:tcPr>
          <w:p w14:paraId="3E81429C" w14:textId="77777777" w:rsidR="00335ED9" w:rsidRPr="00045D67" w:rsidRDefault="00335ED9" w:rsidP="002B474A">
            <w:pPr>
              <w:pStyle w:val="Questionheader"/>
              <w:jc w:val="left"/>
            </w:pPr>
            <w:r>
              <w:t>Please provide any further comments you may have.</w:t>
            </w:r>
          </w:p>
        </w:tc>
      </w:tr>
      <w:tr w:rsidR="00335ED9" w14:paraId="3E3F60E8" w14:textId="77777777" w:rsidTr="002B474A">
        <w:tc>
          <w:tcPr>
            <w:tcW w:w="790" w:type="pct"/>
          </w:tcPr>
          <w:p w14:paraId="169AFD16" w14:textId="77777777" w:rsidR="00335ED9" w:rsidRPr="00C30802" w:rsidRDefault="00335ED9" w:rsidP="002B474A">
            <w:pPr>
              <w:pStyle w:val="Questionbodytext"/>
              <w:rPr>
                <w:b/>
              </w:rPr>
            </w:pPr>
            <w:r>
              <w:rPr>
                <w:b/>
              </w:rPr>
              <w:t>Comments</w:t>
            </w:r>
          </w:p>
        </w:tc>
        <w:sdt>
          <w:sdtPr>
            <w:id w:val="-2041964367"/>
            <w:placeholder>
              <w:docPart w:val="7856F37FA96542A9AC4DD30FED3556A3"/>
            </w:placeholder>
            <w:temporary/>
            <w:showingPlcHdr/>
            <w15:appearance w15:val="hidden"/>
          </w:sdtPr>
          <w:sdtEndPr/>
          <w:sdtContent>
            <w:tc>
              <w:tcPr>
                <w:tcW w:w="4210" w:type="pct"/>
              </w:tcPr>
              <w:p w14:paraId="52EBE1B9"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547A53B2" w14:textId="77777777" w:rsidR="00335ED9" w:rsidRDefault="00335ED9" w:rsidP="00335ED9"/>
    <w:p w14:paraId="1DDB7988" w14:textId="42B27839" w:rsidR="00C82F76" w:rsidRDefault="00335ED9" w:rsidP="00C30802">
      <w:r w:rsidRPr="003149DD">
        <w:rPr>
          <w:noProof/>
        </w:rPr>
        <mc:AlternateContent>
          <mc:Choice Requires="wps">
            <w:drawing>
              <wp:anchor distT="0" distB="0" distL="114300" distR="114300" simplePos="0" relativeHeight="251658241" behindDoc="0" locked="0" layoutInCell="1" allowOverlap="1" wp14:anchorId="32DDA6F4" wp14:editId="7C5A9F13">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227BF747"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08CA1711" w14:textId="77777777" w:rsidR="00335ED9" w:rsidRDefault="00335ED9" w:rsidP="00335ED9">
                            <w:pPr>
                              <w:rPr>
                                <w:b/>
                                <w:color w:val="FFFFFF"/>
                                <w:sz w:val="24"/>
                                <w:szCs w:val="40"/>
                              </w:rPr>
                            </w:pPr>
                          </w:p>
                          <w:p w14:paraId="4BE3AA76" w14:textId="77777777" w:rsidR="00335ED9" w:rsidRPr="00C9366D" w:rsidRDefault="00335ED9" w:rsidP="00335ED9">
                            <w:pPr>
                              <w:rPr>
                                <w:color w:val="FFFFFF"/>
                                <w:sz w:val="24"/>
                                <w:szCs w:val="40"/>
                              </w:rPr>
                            </w:pPr>
                            <w:r w:rsidRPr="00C9366D">
                              <w:rPr>
                                <w:color w:val="FFFFFF"/>
                                <w:sz w:val="24"/>
                                <w:szCs w:val="40"/>
                              </w:rPr>
                              <w:t>8 Fenchurch Place, London, EC3M 4AJ</w:t>
                            </w:r>
                          </w:p>
                          <w:p w14:paraId="780F4F0D" w14:textId="77777777" w:rsidR="00335ED9" w:rsidRPr="00C9366D" w:rsidRDefault="00335ED9" w:rsidP="00335ED9">
                            <w:pPr>
                              <w:rPr>
                                <w:color w:val="FFFFFF"/>
                                <w:sz w:val="24"/>
                                <w:szCs w:val="40"/>
                              </w:rPr>
                            </w:pPr>
                            <w:r w:rsidRPr="00C9366D">
                              <w:rPr>
                                <w:color w:val="FFFFFF"/>
                                <w:sz w:val="24"/>
                                <w:szCs w:val="40"/>
                              </w:rPr>
                              <w:t>020 7090 7755</w:t>
                            </w:r>
                          </w:p>
                          <w:p w14:paraId="7E588BEC"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DDA6F4" id="Text Box 21" o:spid="_x0000_s1027" type="#_x0000_t202" style="position:absolute;margin-left:15.75pt;margin-top:503.5pt;width:407pt;height:108.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227BF747"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08CA1711" w14:textId="77777777" w:rsidR="00335ED9" w:rsidRDefault="00335ED9" w:rsidP="00335ED9">
                      <w:pPr>
                        <w:rPr>
                          <w:b/>
                          <w:color w:val="FFFFFF"/>
                          <w:sz w:val="24"/>
                          <w:szCs w:val="40"/>
                        </w:rPr>
                      </w:pPr>
                    </w:p>
                    <w:p w14:paraId="4BE3AA76" w14:textId="77777777" w:rsidR="00335ED9" w:rsidRPr="00C9366D" w:rsidRDefault="00335ED9" w:rsidP="00335ED9">
                      <w:pPr>
                        <w:rPr>
                          <w:color w:val="FFFFFF"/>
                          <w:sz w:val="24"/>
                          <w:szCs w:val="40"/>
                        </w:rPr>
                      </w:pPr>
                      <w:r w:rsidRPr="00C9366D">
                        <w:rPr>
                          <w:color w:val="FFFFFF"/>
                          <w:sz w:val="24"/>
                          <w:szCs w:val="40"/>
                        </w:rPr>
                        <w:t>8 Fenchurch Place, London, EC3M 4AJ</w:t>
                      </w:r>
                    </w:p>
                    <w:p w14:paraId="780F4F0D" w14:textId="77777777" w:rsidR="00335ED9" w:rsidRPr="00C9366D" w:rsidRDefault="00335ED9" w:rsidP="00335ED9">
                      <w:pPr>
                        <w:rPr>
                          <w:color w:val="FFFFFF"/>
                          <w:sz w:val="24"/>
                          <w:szCs w:val="40"/>
                        </w:rPr>
                      </w:pPr>
                      <w:r w:rsidRPr="00C9366D">
                        <w:rPr>
                          <w:color w:val="FFFFFF"/>
                          <w:sz w:val="24"/>
                          <w:szCs w:val="40"/>
                        </w:rPr>
                        <w:t>020 7090 7755</w:t>
                      </w:r>
                    </w:p>
                    <w:p w14:paraId="7E588BEC"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8B37B7" w14:textId="77777777" w:rsidR="004D1E1D" w:rsidRDefault="004D1E1D" w:rsidP="004F458B">
      <w:pPr>
        <w:spacing w:after="0" w:line="240" w:lineRule="auto"/>
      </w:pPr>
      <w:r>
        <w:separator/>
      </w:r>
    </w:p>
  </w:endnote>
  <w:endnote w:type="continuationSeparator" w:id="0">
    <w:p w14:paraId="7077D36A" w14:textId="77777777" w:rsidR="004D1E1D" w:rsidRDefault="004D1E1D" w:rsidP="004F458B">
      <w:pPr>
        <w:spacing w:after="0" w:line="240" w:lineRule="auto"/>
      </w:pPr>
      <w:r>
        <w:continuationSeparator/>
      </w:r>
    </w:p>
  </w:endnote>
  <w:endnote w:type="continuationNotice" w:id="1">
    <w:p w14:paraId="22A7A3C6" w14:textId="77777777" w:rsidR="002C3F43" w:rsidRDefault="002C3F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631DEB94" w14:textId="77777777" w:rsidTr="00A027E3">
      <w:tc>
        <w:tcPr>
          <w:tcW w:w="3040" w:type="dxa"/>
        </w:tcPr>
        <w:p w14:paraId="0BA7FAE8"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46513DD8"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0BA4E420" wp14:editId="4FD05799">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35BE5DB6"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3E251D94" w14:textId="77777777" w:rsidTr="005D2C21">
      <w:trPr>
        <w:trHeight w:val="827"/>
      </w:trPr>
      <w:tc>
        <w:tcPr>
          <w:tcW w:w="3040" w:type="dxa"/>
        </w:tcPr>
        <w:p w14:paraId="0DE36C27" w14:textId="44C19CEF"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6F04FC">
            <w:rPr>
              <w:rFonts w:cs="Arial"/>
              <w:color w:val="595959" w:themeColor="text1" w:themeTint="A6"/>
              <w:sz w:val="16"/>
              <w:szCs w:val="16"/>
            </w:rPr>
            <w:t>252</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68B8D068"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1520277C"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0D9783A3" w14:textId="77777777" w:rsidR="000A6FAF" w:rsidRDefault="000A6FAF" w:rsidP="00633F6B">
          <w:pPr>
            <w:pStyle w:val="Footer"/>
            <w:jc w:val="right"/>
            <w:rPr>
              <w:rFonts w:cs="Arial"/>
              <w:color w:val="595959" w:themeColor="text1" w:themeTint="A6"/>
              <w:sz w:val="16"/>
              <w:szCs w:val="16"/>
            </w:rPr>
          </w:pPr>
        </w:p>
        <w:p w14:paraId="08A1B18D"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30EC88D0"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BA514A" w14:textId="77777777" w:rsidR="004D1E1D" w:rsidRDefault="004D1E1D" w:rsidP="004F458B">
      <w:pPr>
        <w:spacing w:after="0" w:line="240" w:lineRule="auto"/>
      </w:pPr>
      <w:r>
        <w:separator/>
      </w:r>
    </w:p>
  </w:footnote>
  <w:footnote w:type="continuationSeparator" w:id="0">
    <w:p w14:paraId="1B1C2739" w14:textId="77777777" w:rsidR="004D1E1D" w:rsidRDefault="004D1E1D" w:rsidP="004F458B">
      <w:pPr>
        <w:spacing w:after="0" w:line="240" w:lineRule="auto"/>
      </w:pPr>
      <w:r>
        <w:continuationSeparator/>
      </w:r>
    </w:p>
  </w:footnote>
  <w:footnote w:type="continuationNotice" w:id="1">
    <w:p w14:paraId="2CD70E61" w14:textId="77777777" w:rsidR="002C3F43" w:rsidRDefault="002C3F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53F77" w14:textId="77777777" w:rsidR="000A6FAF" w:rsidRDefault="000A6FAF" w:rsidP="003E558E">
    <w:pPr>
      <w:pStyle w:val="Header"/>
      <w:jc w:val="right"/>
    </w:pPr>
    <w:r w:rsidRPr="003E558E">
      <w:rPr>
        <w:noProof/>
        <w:lang w:eastAsia="en-GB"/>
      </w:rPr>
      <w:drawing>
        <wp:inline distT="0" distB="0" distL="0" distR="0" wp14:anchorId="3885919E" wp14:editId="77301BBC">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3"/>
  </w:num>
  <w:num w:numId="2" w16cid:durableId="477385360">
    <w:abstractNumId w:val="12"/>
  </w:num>
  <w:num w:numId="3" w16cid:durableId="990452303">
    <w:abstractNumId w:val="16"/>
  </w:num>
  <w:num w:numId="4" w16cid:durableId="1643539276">
    <w:abstractNumId w:val="10"/>
  </w:num>
  <w:num w:numId="5" w16cid:durableId="1306206536">
    <w:abstractNumId w:val="18"/>
  </w:num>
  <w:num w:numId="6" w16cid:durableId="1745758747">
    <w:abstractNumId w:val="11"/>
  </w:num>
  <w:num w:numId="7" w16cid:durableId="1377779290">
    <w:abstractNumId w:val="14"/>
  </w:num>
  <w:num w:numId="8" w16cid:durableId="1737625413">
    <w:abstractNumId w:val="17"/>
  </w:num>
  <w:num w:numId="9" w16cid:durableId="1760952349">
    <w:abstractNumId w:val="15"/>
  </w:num>
  <w:num w:numId="10" w16cid:durableId="1038890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E1D"/>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71D3"/>
    <w:rsid w:val="0006239B"/>
    <w:rsid w:val="000638DB"/>
    <w:rsid w:val="00065849"/>
    <w:rsid w:val="00067AFA"/>
    <w:rsid w:val="000709BB"/>
    <w:rsid w:val="00072752"/>
    <w:rsid w:val="00075828"/>
    <w:rsid w:val="0007628C"/>
    <w:rsid w:val="00077AD5"/>
    <w:rsid w:val="00080263"/>
    <w:rsid w:val="00081578"/>
    <w:rsid w:val="00082C70"/>
    <w:rsid w:val="0008420A"/>
    <w:rsid w:val="00091612"/>
    <w:rsid w:val="00094C7E"/>
    <w:rsid w:val="000A41CE"/>
    <w:rsid w:val="000A6FAF"/>
    <w:rsid w:val="000B0AB0"/>
    <w:rsid w:val="000B30A4"/>
    <w:rsid w:val="000B4FAB"/>
    <w:rsid w:val="000B6101"/>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16663"/>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47B6"/>
    <w:rsid w:val="00296EA0"/>
    <w:rsid w:val="002A0870"/>
    <w:rsid w:val="002A216C"/>
    <w:rsid w:val="002A46ED"/>
    <w:rsid w:val="002A5A10"/>
    <w:rsid w:val="002A5AD9"/>
    <w:rsid w:val="002B2741"/>
    <w:rsid w:val="002C05FF"/>
    <w:rsid w:val="002C20B7"/>
    <w:rsid w:val="002C2DF7"/>
    <w:rsid w:val="002C3F43"/>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12F"/>
    <w:rsid w:val="00306C4B"/>
    <w:rsid w:val="00307660"/>
    <w:rsid w:val="0031485F"/>
    <w:rsid w:val="003149DD"/>
    <w:rsid w:val="0032072B"/>
    <w:rsid w:val="003253CF"/>
    <w:rsid w:val="00331B41"/>
    <w:rsid w:val="00332631"/>
    <w:rsid w:val="00335ED9"/>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56F4"/>
    <w:rsid w:val="00425DF0"/>
    <w:rsid w:val="00431272"/>
    <w:rsid w:val="00433E0F"/>
    <w:rsid w:val="004350DF"/>
    <w:rsid w:val="004351EE"/>
    <w:rsid w:val="004356BB"/>
    <w:rsid w:val="0043667E"/>
    <w:rsid w:val="00436897"/>
    <w:rsid w:val="004371AB"/>
    <w:rsid w:val="00441470"/>
    <w:rsid w:val="00441D82"/>
    <w:rsid w:val="00443AB1"/>
    <w:rsid w:val="004463BD"/>
    <w:rsid w:val="00455460"/>
    <w:rsid w:val="00463094"/>
    <w:rsid w:val="00466069"/>
    <w:rsid w:val="00470F9D"/>
    <w:rsid w:val="00471CC6"/>
    <w:rsid w:val="0048046D"/>
    <w:rsid w:val="0048237F"/>
    <w:rsid w:val="00483A20"/>
    <w:rsid w:val="00495B1C"/>
    <w:rsid w:val="004A1A27"/>
    <w:rsid w:val="004B2999"/>
    <w:rsid w:val="004B676D"/>
    <w:rsid w:val="004C6A0D"/>
    <w:rsid w:val="004D00F1"/>
    <w:rsid w:val="004D1E1D"/>
    <w:rsid w:val="004D380A"/>
    <w:rsid w:val="004D5F54"/>
    <w:rsid w:val="004D7BE4"/>
    <w:rsid w:val="004E0BEB"/>
    <w:rsid w:val="004E0D05"/>
    <w:rsid w:val="004E1DB7"/>
    <w:rsid w:val="004E2065"/>
    <w:rsid w:val="004E24E2"/>
    <w:rsid w:val="004E2A55"/>
    <w:rsid w:val="004E536E"/>
    <w:rsid w:val="004F2116"/>
    <w:rsid w:val="004F458B"/>
    <w:rsid w:val="004F71DA"/>
    <w:rsid w:val="00501AF8"/>
    <w:rsid w:val="00505EB2"/>
    <w:rsid w:val="00506FA2"/>
    <w:rsid w:val="005160AB"/>
    <w:rsid w:val="00517881"/>
    <w:rsid w:val="00521505"/>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3A77"/>
    <w:rsid w:val="00554542"/>
    <w:rsid w:val="005548BA"/>
    <w:rsid w:val="005552CE"/>
    <w:rsid w:val="005613A7"/>
    <w:rsid w:val="0056253E"/>
    <w:rsid w:val="00566244"/>
    <w:rsid w:val="00571CFF"/>
    <w:rsid w:val="00571E51"/>
    <w:rsid w:val="00572D0F"/>
    <w:rsid w:val="00573E99"/>
    <w:rsid w:val="00574192"/>
    <w:rsid w:val="00574C53"/>
    <w:rsid w:val="00583C70"/>
    <w:rsid w:val="00591CAF"/>
    <w:rsid w:val="005964DD"/>
    <w:rsid w:val="00597B0B"/>
    <w:rsid w:val="005A2125"/>
    <w:rsid w:val="005A3D34"/>
    <w:rsid w:val="005A3F5D"/>
    <w:rsid w:val="005A6FFF"/>
    <w:rsid w:val="005A75F3"/>
    <w:rsid w:val="005B3D6B"/>
    <w:rsid w:val="005C0037"/>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17358"/>
    <w:rsid w:val="00620403"/>
    <w:rsid w:val="00621456"/>
    <w:rsid w:val="0062218B"/>
    <w:rsid w:val="00622F14"/>
    <w:rsid w:val="006240A4"/>
    <w:rsid w:val="006256BB"/>
    <w:rsid w:val="00626B3A"/>
    <w:rsid w:val="00631D01"/>
    <w:rsid w:val="00633F6B"/>
    <w:rsid w:val="006365EF"/>
    <w:rsid w:val="00636C03"/>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6CB6"/>
    <w:rsid w:val="00687160"/>
    <w:rsid w:val="00687D31"/>
    <w:rsid w:val="00687E7E"/>
    <w:rsid w:val="0069226B"/>
    <w:rsid w:val="00692A8C"/>
    <w:rsid w:val="0069386E"/>
    <w:rsid w:val="006A119F"/>
    <w:rsid w:val="006A172D"/>
    <w:rsid w:val="006A3A9F"/>
    <w:rsid w:val="006A3FE0"/>
    <w:rsid w:val="006A5954"/>
    <w:rsid w:val="006A7CF4"/>
    <w:rsid w:val="006B07E8"/>
    <w:rsid w:val="006B1076"/>
    <w:rsid w:val="006B1B0C"/>
    <w:rsid w:val="006B606F"/>
    <w:rsid w:val="006C2998"/>
    <w:rsid w:val="006C31A1"/>
    <w:rsid w:val="006C6A41"/>
    <w:rsid w:val="006D1654"/>
    <w:rsid w:val="006D1B46"/>
    <w:rsid w:val="006D2751"/>
    <w:rsid w:val="006D3E3A"/>
    <w:rsid w:val="006E2221"/>
    <w:rsid w:val="006E3C5A"/>
    <w:rsid w:val="006E53D7"/>
    <w:rsid w:val="006E5440"/>
    <w:rsid w:val="006E5908"/>
    <w:rsid w:val="006E7A14"/>
    <w:rsid w:val="006F04FC"/>
    <w:rsid w:val="006F2C39"/>
    <w:rsid w:val="007009B6"/>
    <w:rsid w:val="007034A3"/>
    <w:rsid w:val="00712849"/>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06C"/>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7D2"/>
    <w:rsid w:val="007E4A9F"/>
    <w:rsid w:val="007E506A"/>
    <w:rsid w:val="007E5343"/>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34288"/>
    <w:rsid w:val="00844836"/>
    <w:rsid w:val="00847A1D"/>
    <w:rsid w:val="00847AAE"/>
    <w:rsid w:val="00853F4C"/>
    <w:rsid w:val="00854C79"/>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02CB"/>
    <w:rsid w:val="00881310"/>
    <w:rsid w:val="00881CA8"/>
    <w:rsid w:val="0088309E"/>
    <w:rsid w:val="008846B4"/>
    <w:rsid w:val="00895FD8"/>
    <w:rsid w:val="00896BD2"/>
    <w:rsid w:val="0089731C"/>
    <w:rsid w:val="00897C69"/>
    <w:rsid w:val="008A01C2"/>
    <w:rsid w:val="008A1912"/>
    <w:rsid w:val="008A3111"/>
    <w:rsid w:val="008A7751"/>
    <w:rsid w:val="008B286A"/>
    <w:rsid w:val="008B2F14"/>
    <w:rsid w:val="008B42A6"/>
    <w:rsid w:val="008C0612"/>
    <w:rsid w:val="008C25EA"/>
    <w:rsid w:val="008C26CC"/>
    <w:rsid w:val="008C284A"/>
    <w:rsid w:val="008D107E"/>
    <w:rsid w:val="008D23B0"/>
    <w:rsid w:val="008D29ED"/>
    <w:rsid w:val="008D53C8"/>
    <w:rsid w:val="008E07ED"/>
    <w:rsid w:val="008E28FE"/>
    <w:rsid w:val="008E5272"/>
    <w:rsid w:val="008F14C6"/>
    <w:rsid w:val="008F1A66"/>
    <w:rsid w:val="008F237C"/>
    <w:rsid w:val="008F49AE"/>
    <w:rsid w:val="008F5796"/>
    <w:rsid w:val="008F5E6E"/>
    <w:rsid w:val="00901536"/>
    <w:rsid w:val="00901F84"/>
    <w:rsid w:val="009042DE"/>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389C"/>
    <w:rsid w:val="00D356AD"/>
    <w:rsid w:val="00D3639C"/>
    <w:rsid w:val="00D3699B"/>
    <w:rsid w:val="00D377B0"/>
    <w:rsid w:val="00D40EE7"/>
    <w:rsid w:val="00D4395A"/>
    <w:rsid w:val="00D46488"/>
    <w:rsid w:val="00D46DDE"/>
    <w:rsid w:val="00D534A0"/>
    <w:rsid w:val="00D5412C"/>
    <w:rsid w:val="00D60348"/>
    <w:rsid w:val="00D612A8"/>
    <w:rsid w:val="00D63701"/>
    <w:rsid w:val="00D74711"/>
    <w:rsid w:val="00D77B2A"/>
    <w:rsid w:val="00D81408"/>
    <w:rsid w:val="00D83B90"/>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2AC"/>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4130"/>
    <w:rsid w:val="00E96892"/>
    <w:rsid w:val="00E976E9"/>
    <w:rsid w:val="00EA0A43"/>
    <w:rsid w:val="00EA2DB4"/>
    <w:rsid w:val="00EA3B99"/>
    <w:rsid w:val="00EA4E47"/>
    <w:rsid w:val="00EA6D48"/>
    <w:rsid w:val="00EA7036"/>
    <w:rsid w:val="00EB23C3"/>
    <w:rsid w:val="00EB26CF"/>
    <w:rsid w:val="00EB410F"/>
    <w:rsid w:val="00EC2163"/>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0BF9"/>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89D2F"/>
  <w15:docId w15:val="{E5C8C09C-E9F5-4C54-B994-62DB8BD07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amending-the-process-for-communications-hub-return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zabeth.Woods\GEMSERV%20LTD\SECCo%20-%20Documents\05%20-%20Modifications\Templates\01%20-%20Documents\03%20-%20Refine%20Stage%20documents\03%20-%20Refinement%20Consultation\Refinemen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956A25ABB014132BC9F27BAE40A1802"/>
        <w:category>
          <w:name w:val="General"/>
          <w:gallery w:val="placeholder"/>
        </w:category>
        <w:types>
          <w:type w:val="bbPlcHdr"/>
        </w:types>
        <w:behaviors>
          <w:behavior w:val="content"/>
        </w:behaviors>
        <w:guid w:val="{A2722699-37E1-4899-B341-05E7D1AD6E77}"/>
      </w:docPartPr>
      <w:docPartBody>
        <w:p w:rsidR="00776032" w:rsidRDefault="00776032">
          <w:pPr>
            <w:pStyle w:val="3956A25ABB014132BC9F27BAE40A1802"/>
          </w:pPr>
          <w:r w:rsidRPr="004F77A6">
            <w:rPr>
              <w:rStyle w:val="PlaceholderText"/>
            </w:rPr>
            <w:t xml:space="preserve">Click </w:t>
          </w:r>
          <w:r>
            <w:rPr>
              <w:rStyle w:val="PlaceholderText"/>
            </w:rPr>
            <w:t>and insert your name</w:t>
          </w:r>
        </w:p>
      </w:docPartBody>
    </w:docPart>
    <w:docPart>
      <w:docPartPr>
        <w:name w:val="9537D5B260B64E1F9EE9E3B30A6C3446"/>
        <w:category>
          <w:name w:val="General"/>
          <w:gallery w:val="placeholder"/>
        </w:category>
        <w:types>
          <w:type w:val="bbPlcHdr"/>
        </w:types>
        <w:behaviors>
          <w:behavior w:val="content"/>
        </w:behaviors>
        <w:guid w:val="{74C7C9FE-C0DF-4CC8-919A-95A665AB7E88}"/>
      </w:docPartPr>
      <w:docPartBody>
        <w:p w:rsidR="00776032" w:rsidRDefault="00776032">
          <w:pPr>
            <w:pStyle w:val="9537D5B260B64E1F9EE9E3B30A6C3446"/>
          </w:pPr>
          <w:r w:rsidRPr="004F77A6">
            <w:rPr>
              <w:rStyle w:val="PlaceholderText"/>
            </w:rPr>
            <w:t xml:space="preserve">Click </w:t>
          </w:r>
          <w:r>
            <w:rPr>
              <w:rStyle w:val="PlaceholderText"/>
            </w:rPr>
            <w:t>and insert the name of the organisation you are responding for</w:t>
          </w:r>
        </w:p>
      </w:docPartBody>
    </w:docPart>
    <w:docPart>
      <w:docPartPr>
        <w:name w:val="1E8A6ACF797A4142953EC5ED96DFC2CC"/>
        <w:category>
          <w:name w:val="General"/>
          <w:gallery w:val="placeholder"/>
        </w:category>
        <w:types>
          <w:type w:val="bbPlcHdr"/>
        </w:types>
        <w:behaviors>
          <w:behavior w:val="content"/>
        </w:behaviors>
        <w:guid w:val="{096B2DB9-A0C1-4570-A492-A6D7C03B928C}"/>
      </w:docPartPr>
      <w:docPartBody>
        <w:p w:rsidR="00776032" w:rsidRDefault="00776032">
          <w:pPr>
            <w:pStyle w:val="1E8A6ACF797A4142953EC5ED96DFC2CC"/>
          </w:pPr>
          <w:r w:rsidRPr="004F77A6">
            <w:rPr>
              <w:rStyle w:val="PlaceholderText"/>
            </w:rPr>
            <w:t xml:space="preserve">Click </w:t>
          </w:r>
          <w:r>
            <w:rPr>
              <w:rStyle w:val="PlaceholderText"/>
            </w:rPr>
            <w:t>and insert a phone number we can call you on with any queries</w:t>
          </w:r>
        </w:p>
      </w:docPartBody>
    </w:docPart>
    <w:docPart>
      <w:docPartPr>
        <w:name w:val="814DBCAE0BF046339775AB756888F8D0"/>
        <w:category>
          <w:name w:val="General"/>
          <w:gallery w:val="placeholder"/>
        </w:category>
        <w:types>
          <w:type w:val="bbPlcHdr"/>
        </w:types>
        <w:behaviors>
          <w:behavior w:val="content"/>
        </w:behaviors>
        <w:guid w:val="{69545371-9006-41E5-A7FB-E8915165DED8}"/>
      </w:docPartPr>
      <w:docPartBody>
        <w:p w:rsidR="00776032" w:rsidRDefault="00776032">
          <w:pPr>
            <w:pStyle w:val="814DBCAE0BF046339775AB756888F8D0"/>
          </w:pPr>
          <w:r w:rsidRPr="004F77A6">
            <w:rPr>
              <w:rStyle w:val="PlaceholderText"/>
            </w:rPr>
            <w:t>C</w:t>
          </w:r>
          <w:r>
            <w:rPr>
              <w:rStyle w:val="PlaceholderText"/>
            </w:rPr>
            <w:t>lick and select your Party Category</w:t>
          </w:r>
        </w:p>
      </w:docPartBody>
    </w:docPart>
    <w:docPart>
      <w:docPartPr>
        <w:name w:val="717FBAB0CDA14EB59474F63A8D90D5AE"/>
        <w:category>
          <w:name w:val="General"/>
          <w:gallery w:val="placeholder"/>
        </w:category>
        <w:types>
          <w:type w:val="bbPlcHdr"/>
        </w:types>
        <w:behaviors>
          <w:behavior w:val="content"/>
        </w:behaviors>
        <w:guid w:val="{D42F59E8-10B7-4F7B-B36F-0C19B07C51BA}"/>
      </w:docPartPr>
      <w:docPartBody>
        <w:p w:rsidR="00776032" w:rsidRDefault="00776032">
          <w:pPr>
            <w:pStyle w:val="717FBAB0CDA14EB59474F63A8D90D5AE"/>
          </w:pPr>
          <w:r w:rsidRPr="004F77A6">
            <w:rPr>
              <w:rStyle w:val="PlaceholderText"/>
            </w:rPr>
            <w:t xml:space="preserve">Click </w:t>
          </w:r>
          <w:r>
            <w:rPr>
              <w:rStyle w:val="PlaceholderText"/>
            </w:rPr>
            <w:t>and insert the name(s) of any SEC Parties you are responding for</w:t>
          </w:r>
        </w:p>
      </w:docPartBody>
    </w:docPart>
    <w:docPart>
      <w:docPartPr>
        <w:name w:val="8524A138518849748F310F1B74FB23F8"/>
        <w:category>
          <w:name w:val="General"/>
          <w:gallery w:val="placeholder"/>
        </w:category>
        <w:types>
          <w:type w:val="bbPlcHdr"/>
        </w:types>
        <w:behaviors>
          <w:behavior w:val="content"/>
        </w:behaviors>
        <w:guid w:val="{89A9B473-7304-4167-B716-D0BC9F5F68E7}"/>
      </w:docPartPr>
      <w:docPartBody>
        <w:p w:rsidR="00776032" w:rsidRDefault="00776032">
          <w:pPr>
            <w:pStyle w:val="8524A138518849748F310F1B74FB23F8"/>
          </w:pPr>
          <w:r w:rsidRPr="004F77A6">
            <w:rPr>
              <w:rStyle w:val="PlaceholderText"/>
            </w:rPr>
            <w:t>C</w:t>
          </w:r>
          <w:r>
            <w:rPr>
              <w:rStyle w:val="PlaceholderText"/>
            </w:rPr>
            <w:t>lick and select your response</w:t>
          </w:r>
        </w:p>
      </w:docPartBody>
    </w:docPart>
    <w:docPart>
      <w:docPartPr>
        <w:name w:val="23D8AF75E54247AEB4E4CA1F650A5DFB"/>
        <w:category>
          <w:name w:val="General"/>
          <w:gallery w:val="placeholder"/>
        </w:category>
        <w:types>
          <w:type w:val="bbPlcHdr"/>
        </w:types>
        <w:behaviors>
          <w:behavior w:val="content"/>
        </w:behaviors>
        <w:guid w:val="{E40C7634-C8B2-4B03-94E6-50C26558B8D1}"/>
      </w:docPartPr>
      <w:docPartBody>
        <w:p w:rsidR="00776032" w:rsidRDefault="00776032">
          <w:pPr>
            <w:pStyle w:val="23D8AF75E54247AEB4E4CA1F650A5DFB"/>
          </w:pPr>
          <w:r w:rsidRPr="004F77A6">
            <w:rPr>
              <w:rStyle w:val="PlaceholderText"/>
            </w:rPr>
            <w:t>C</w:t>
          </w:r>
          <w:r>
            <w:rPr>
              <w:rStyle w:val="PlaceholderText"/>
            </w:rPr>
            <w:t>lick and select your response</w:t>
          </w:r>
        </w:p>
      </w:docPartBody>
    </w:docPart>
    <w:docPart>
      <w:docPartPr>
        <w:name w:val="36D4319D0EE040A9806E7F8B6A0E6080"/>
        <w:category>
          <w:name w:val="General"/>
          <w:gallery w:val="placeholder"/>
        </w:category>
        <w:types>
          <w:type w:val="bbPlcHdr"/>
        </w:types>
        <w:behaviors>
          <w:behavior w:val="content"/>
        </w:behaviors>
        <w:guid w:val="{45AA059E-5D7C-40F6-9E00-87C1AF41A5B7}"/>
      </w:docPartPr>
      <w:docPartBody>
        <w:p w:rsidR="00776032" w:rsidRDefault="00776032">
          <w:pPr>
            <w:pStyle w:val="36D4319D0EE040A9806E7F8B6A0E6080"/>
          </w:pPr>
          <w:r w:rsidRPr="004F77A6">
            <w:rPr>
              <w:rStyle w:val="PlaceholderText"/>
            </w:rPr>
            <w:t xml:space="preserve">Click </w:t>
          </w:r>
          <w:r>
            <w:rPr>
              <w:rStyle w:val="PlaceholderText"/>
            </w:rPr>
            <w:t>and insert the rationale for your response</w:t>
          </w:r>
        </w:p>
      </w:docPartBody>
    </w:docPart>
    <w:docPart>
      <w:docPartPr>
        <w:name w:val="1F7BB52A572644CFB69A13062CAE3532"/>
        <w:category>
          <w:name w:val="General"/>
          <w:gallery w:val="placeholder"/>
        </w:category>
        <w:types>
          <w:type w:val="bbPlcHdr"/>
        </w:types>
        <w:behaviors>
          <w:behavior w:val="content"/>
        </w:behaviors>
        <w:guid w:val="{869BE8BA-F10F-40C0-ADE6-1520636191D9}"/>
      </w:docPartPr>
      <w:docPartBody>
        <w:p w:rsidR="00776032" w:rsidRDefault="00776032">
          <w:pPr>
            <w:pStyle w:val="1F7BB52A572644CFB69A13062CAE3532"/>
          </w:pPr>
          <w:r w:rsidRPr="004F77A6">
            <w:rPr>
              <w:rStyle w:val="PlaceholderText"/>
            </w:rPr>
            <w:t>C</w:t>
          </w:r>
          <w:r>
            <w:rPr>
              <w:rStyle w:val="PlaceholderText"/>
            </w:rPr>
            <w:t>lick and select your response</w:t>
          </w:r>
        </w:p>
      </w:docPartBody>
    </w:docPart>
    <w:docPart>
      <w:docPartPr>
        <w:name w:val="6ED0AD8C29004C9BAC98DDD73A14233B"/>
        <w:category>
          <w:name w:val="General"/>
          <w:gallery w:val="placeholder"/>
        </w:category>
        <w:types>
          <w:type w:val="bbPlcHdr"/>
        </w:types>
        <w:behaviors>
          <w:behavior w:val="content"/>
        </w:behaviors>
        <w:guid w:val="{D325F4A2-F774-44C8-8700-D8DB18EA84B4}"/>
      </w:docPartPr>
      <w:docPartBody>
        <w:p w:rsidR="00776032" w:rsidRDefault="00776032">
          <w:pPr>
            <w:pStyle w:val="6ED0AD8C29004C9BAC98DDD73A14233B"/>
          </w:pPr>
          <w:r w:rsidRPr="004F77A6">
            <w:rPr>
              <w:rStyle w:val="PlaceholderText"/>
            </w:rPr>
            <w:t xml:space="preserve">Click </w:t>
          </w:r>
          <w:r>
            <w:rPr>
              <w:rStyle w:val="PlaceholderText"/>
            </w:rPr>
            <w:t>and insert the rationale for your response</w:t>
          </w:r>
        </w:p>
      </w:docPartBody>
    </w:docPart>
    <w:docPart>
      <w:docPartPr>
        <w:name w:val="228475D70E3A4BD488EDA2CC8CBF667E"/>
        <w:category>
          <w:name w:val="General"/>
          <w:gallery w:val="placeholder"/>
        </w:category>
        <w:types>
          <w:type w:val="bbPlcHdr"/>
        </w:types>
        <w:behaviors>
          <w:behavior w:val="content"/>
        </w:behaviors>
        <w:guid w:val="{723F0806-06EB-439F-836F-4A4A6F9CCDA3}"/>
      </w:docPartPr>
      <w:docPartBody>
        <w:p w:rsidR="00776032" w:rsidRDefault="00776032">
          <w:pPr>
            <w:pStyle w:val="228475D70E3A4BD488EDA2CC8CBF667E"/>
          </w:pPr>
          <w:r w:rsidRPr="004F77A6">
            <w:rPr>
              <w:rStyle w:val="PlaceholderText"/>
            </w:rPr>
            <w:t>C</w:t>
          </w:r>
          <w:r>
            <w:rPr>
              <w:rStyle w:val="PlaceholderText"/>
            </w:rPr>
            <w:t>lick and select your response</w:t>
          </w:r>
        </w:p>
      </w:docPartBody>
    </w:docPart>
    <w:docPart>
      <w:docPartPr>
        <w:name w:val="9F5946A45E974FB3A231E7FE6888568B"/>
        <w:category>
          <w:name w:val="General"/>
          <w:gallery w:val="placeholder"/>
        </w:category>
        <w:types>
          <w:type w:val="bbPlcHdr"/>
        </w:types>
        <w:behaviors>
          <w:behavior w:val="content"/>
        </w:behaviors>
        <w:guid w:val="{C5F2D7B4-6E90-4688-B8AB-7EF7949916EB}"/>
      </w:docPartPr>
      <w:docPartBody>
        <w:p w:rsidR="00776032" w:rsidRDefault="00776032">
          <w:pPr>
            <w:pStyle w:val="9F5946A45E974FB3A231E7FE6888568B"/>
          </w:pPr>
          <w:r w:rsidRPr="004F77A6">
            <w:rPr>
              <w:rStyle w:val="PlaceholderText"/>
            </w:rPr>
            <w:t xml:space="preserve">Click </w:t>
          </w:r>
          <w:r>
            <w:rPr>
              <w:rStyle w:val="PlaceholderText"/>
            </w:rPr>
            <w:t>and insert the rationale for your response</w:t>
          </w:r>
        </w:p>
      </w:docPartBody>
    </w:docPart>
    <w:docPart>
      <w:docPartPr>
        <w:name w:val="76B8D47D1F6247A9B258B2EED862C155"/>
        <w:category>
          <w:name w:val="General"/>
          <w:gallery w:val="placeholder"/>
        </w:category>
        <w:types>
          <w:type w:val="bbPlcHdr"/>
        </w:types>
        <w:behaviors>
          <w:behavior w:val="content"/>
        </w:behaviors>
        <w:guid w:val="{59DD072F-4A93-47CA-BA77-163A0D87A956}"/>
      </w:docPartPr>
      <w:docPartBody>
        <w:p w:rsidR="00776032" w:rsidRDefault="00776032">
          <w:pPr>
            <w:pStyle w:val="76B8D47D1F6247A9B258B2EED862C155"/>
          </w:pPr>
          <w:r w:rsidRPr="004F77A6">
            <w:rPr>
              <w:rStyle w:val="PlaceholderText"/>
            </w:rPr>
            <w:t>C</w:t>
          </w:r>
          <w:r>
            <w:rPr>
              <w:rStyle w:val="PlaceholderText"/>
            </w:rPr>
            <w:t>lick and select your response</w:t>
          </w:r>
        </w:p>
      </w:docPartBody>
    </w:docPart>
    <w:docPart>
      <w:docPartPr>
        <w:name w:val="F758C338C5CA4EBCA148EB3CC19BE97A"/>
        <w:category>
          <w:name w:val="General"/>
          <w:gallery w:val="placeholder"/>
        </w:category>
        <w:types>
          <w:type w:val="bbPlcHdr"/>
        </w:types>
        <w:behaviors>
          <w:behavior w:val="content"/>
        </w:behaviors>
        <w:guid w:val="{824EB3E2-AC05-4679-8210-056C217A22EA}"/>
      </w:docPartPr>
      <w:docPartBody>
        <w:p w:rsidR="00776032" w:rsidRDefault="00776032">
          <w:pPr>
            <w:pStyle w:val="F758C338C5CA4EBCA148EB3CC19BE97A"/>
          </w:pPr>
          <w:r w:rsidRPr="004F77A6">
            <w:rPr>
              <w:rStyle w:val="PlaceholderText"/>
            </w:rPr>
            <w:t xml:space="preserve">Click </w:t>
          </w:r>
          <w:r>
            <w:rPr>
              <w:rStyle w:val="PlaceholderText"/>
            </w:rPr>
            <w:t>and insert the rationale for your response</w:t>
          </w:r>
        </w:p>
      </w:docPartBody>
    </w:docPart>
    <w:docPart>
      <w:docPartPr>
        <w:name w:val="533D55A8AF3A4EFB8A4836F18852D8DD"/>
        <w:category>
          <w:name w:val="General"/>
          <w:gallery w:val="placeholder"/>
        </w:category>
        <w:types>
          <w:type w:val="bbPlcHdr"/>
        </w:types>
        <w:behaviors>
          <w:behavior w:val="content"/>
        </w:behaviors>
        <w:guid w:val="{4FC49892-578A-4477-8683-3256087C1D35}"/>
      </w:docPartPr>
      <w:docPartBody>
        <w:p w:rsidR="00776032" w:rsidRDefault="00776032">
          <w:pPr>
            <w:pStyle w:val="533D55A8AF3A4EFB8A4836F18852D8DD"/>
          </w:pPr>
          <w:r w:rsidRPr="004F77A6">
            <w:rPr>
              <w:rStyle w:val="PlaceholderText"/>
            </w:rPr>
            <w:t xml:space="preserve">Click </w:t>
          </w:r>
          <w:r>
            <w:rPr>
              <w:rStyle w:val="PlaceholderText"/>
            </w:rPr>
            <w:t>and insert your required lead time</w:t>
          </w:r>
        </w:p>
      </w:docPartBody>
    </w:docPart>
    <w:docPart>
      <w:docPartPr>
        <w:name w:val="FC94F0EF742A499FA0AF88CC860EA28A"/>
        <w:category>
          <w:name w:val="General"/>
          <w:gallery w:val="placeholder"/>
        </w:category>
        <w:types>
          <w:type w:val="bbPlcHdr"/>
        </w:types>
        <w:behaviors>
          <w:behavior w:val="content"/>
        </w:behaviors>
        <w:guid w:val="{78EAB25D-035F-4306-BC51-2CABB542CF11}"/>
      </w:docPartPr>
      <w:docPartBody>
        <w:p w:rsidR="00776032" w:rsidRDefault="00776032">
          <w:pPr>
            <w:pStyle w:val="FC94F0EF742A499FA0AF88CC860EA28A"/>
          </w:pPr>
          <w:r w:rsidRPr="004F77A6">
            <w:rPr>
              <w:rStyle w:val="PlaceholderText"/>
            </w:rPr>
            <w:t xml:space="preserve">Click </w:t>
          </w:r>
          <w:r>
            <w:rPr>
              <w:rStyle w:val="PlaceholderText"/>
            </w:rPr>
            <w:t>and insert the rationale for your response</w:t>
          </w:r>
        </w:p>
      </w:docPartBody>
    </w:docPart>
    <w:docPart>
      <w:docPartPr>
        <w:name w:val="2F594E3B3993464BB3CC0094E3A526AD"/>
        <w:category>
          <w:name w:val="General"/>
          <w:gallery w:val="placeholder"/>
        </w:category>
        <w:types>
          <w:type w:val="bbPlcHdr"/>
        </w:types>
        <w:behaviors>
          <w:behavior w:val="content"/>
        </w:behaviors>
        <w:guid w:val="{56A377EE-F787-48E3-AE8F-DD7D2DD2532B}"/>
      </w:docPartPr>
      <w:docPartBody>
        <w:p w:rsidR="00776032" w:rsidRDefault="00776032">
          <w:pPr>
            <w:pStyle w:val="2F594E3B3993464BB3CC0094E3A526AD"/>
          </w:pPr>
          <w:r w:rsidRPr="004F77A6">
            <w:rPr>
              <w:rStyle w:val="PlaceholderText"/>
            </w:rPr>
            <w:t>C</w:t>
          </w:r>
          <w:r>
            <w:rPr>
              <w:rStyle w:val="PlaceholderText"/>
            </w:rPr>
            <w:t>lick and select your response</w:t>
          </w:r>
        </w:p>
      </w:docPartBody>
    </w:docPart>
    <w:docPart>
      <w:docPartPr>
        <w:name w:val="C068AA7260224346948CD11CAC66F539"/>
        <w:category>
          <w:name w:val="General"/>
          <w:gallery w:val="placeholder"/>
        </w:category>
        <w:types>
          <w:type w:val="bbPlcHdr"/>
        </w:types>
        <w:behaviors>
          <w:behavior w:val="content"/>
        </w:behaviors>
        <w:guid w:val="{617119E1-F055-4574-8DEB-B6B1F90E70FC}"/>
      </w:docPartPr>
      <w:docPartBody>
        <w:p w:rsidR="00776032" w:rsidRDefault="00776032">
          <w:pPr>
            <w:pStyle w:val="C068AA7260224346948CD11CAC66F539"/>
          </w:pPr>
          <w:r w:rsidRPr="004F77A6">
            <w:rPr>
              <w:rStyle w:val="PlaceholderText"/>
            </w:rPr>
            <w:t xml:space="preserve">Click </w:t>
          </w:r>
          <w:r>
            <w:rPr>
              <w:rStyle w:val="PlaceholderText"/>
            </w:rPr>
            <w:t>and insert the rationale for your response</w:t>
          </w:r>
        </w:p>
      </w:docPartBody>
    </w:docPart>
    <w:docPart>
      <w:docPartPr>
        <w:name w:val="F1EDE0DA764446C885363C0EAC2F5BE8"/>
        <w:category>
          <w:name w:val="General"/>
          <w:gallery w:val="placeholder"/>
        </w:category>
        <w:types>
          <w:type w:val="bbPlcHdr"/>
        </w:types>
        <w:behaviors>
          <w:behavior w:val="content"/>
        </w:behaviors>
        <w:guid w:val="{4B642FEC-D4B9-4B8B-816B-213F5E5C6528}"/>
      </w:docPartPr>
      <w:docPartBody>
        <w:p w:rsidR="00776032" w:rsidRDefault="00776032">
          <w:pPr>
            <w:pStyle w:val="F1EDE0DA764446C885363C0EAC2F5BE8"/>
          </w:pPr>
          <w:r w:rsidRPr="004F77A6">
            <w:rPr>
              <w:rStyle w:val="PlaceholderText"/>
            </w:rPr>
            <w:t>C</w:t>
          </w:r>
          <w:r>
            <w:rPr>
              <w:rStyle w:val="PlaceholderText"/>
            </w:rPr>
            <w:t>lick and select your response</w:t>
          </w:r>
        </w:p>
      </w:docPartBody>
    </w:docPart>
    <w:docPart>
      <w:docPartPr>
        <w:name w:val="E7E0895BDFFC440883C1D9C3B56CB324"/>
        <w:category>
          <w:name w:val="General"/>
          <w:gallery w:val="placeholder"/>
        </w:category>
        <w:types>
          <w:type w:val="bbPlcHdr"/>
        </w:types>
        <w:behaviors>
          <w:behavior w:val="content"/>
        </w:behaviors>
        <w:guid w:val="{01A2EE53-1806-4C7D-9572-D4E1F06C099E}"/>
      </w:docPartPr>
      <w:docPartBody>
        <w:p w:rsidR="00776032" w:rsidRDefault="00776032">
          <w:pPr>
            <w:pStyle w:val="E7E0895BDFFC440883C1D9C3B56CB324"/>
          </w:pPr>
          <w:r w:rsidRPr="004F77A6">
            <w:rPr>
              <w:rStyle w:val="PlaceholderText"/>
            </w:rPr>
            <w:t xml:space="preserve">Click </w:t>
          </w:r>
          <w:r>
            <w:rPr>
              <w:rStyle w:val="PlaceholderText"/>
            </w:rPr>
            <w:t>and insert the rationale for your response</w:t>
          </w:r>
        </w:p>
      </w:docPartBody>
    </w:docPart>
    <w:docPart>
      <w:docPartPr>
        <w:name w:val="4839DE436A2F47A59439D3D00A159796"/>
        <w:category>
          <w:name w:val="General"/>
          <w:gallery w:val="placeholder"/>
        </w:category>
        <w:types>
          <w:type w:val="bbPlcHdr"/>
        </w:types>
        <w:behaviors>
          <w:behavior w:val="content"/>
        </w:behaviors>
        <w:guid w:val="{C2206985-DED6-46D7-B648-D85174ED84A1}"/>
      </w:docPartPr>
      <w:docPartBody>
        <w:p w:rsidR="00776032" w:rsidRDefault="00776032">
          <w:pPr>
            <w:pStyle w:val="4839DE436A2F47A59439D3D00A159796"/>
          </w:pPr>
          <w:r w:rsidRPr="004F77A6">
            <w:rPr>
              <w:rStyle w:val="PlaceholderText"/>
            </w:rPr>
            <w:t>C</w:t>
          </w:r>
          <w:r>
            <w:rPr>
              <w:rStyle w:val="PlaceholderText"/>
            </w:rPr>
            <w:t>lick and select your response</w:t>
          </w:r>
        </w:p>
      </w:docPartBody>
    </w:docPart>
    <w:docPart>
      <w:docPartPr>
        <w:name w:val="5977D6580CF54955965123C66A152891"/>
        <w:category>
          <w:name w:val="General"/>
          <w:gallery w:val="placeholder"/>
        </w:category>
        <w:types>
          <w:type w:val="bbPlcHdr"/>
        </w:types>
        <w:behaviors>
          <w:behavior w:val="content"/>
        </w:behaviors>
        <w:guid w:val="{3CABE4D0-4CC6-4B02-939B-F52A1F833827}"/>
      </w:docPartPr>
      <w:docPartBody>
        <w:p w:rsidR="00776032" w:rsidRDefault="00776032">
          <w:pPr>
            <w:pStyle w:val="5977D6580CF54955965123C66A152891"/>
          </w:pPr>
          <w:r w:rsidRPr="004F77A6">
            <w:rPr>
              <w:rStyle w:val="PlaceholderText"/>
            </w:rPr>
            <w:t xml:space="preserve">Click </w:t>
          </w:r>
          <w:r>
            <w:rPr>
              <w:rStyle w:val="PlaceholderText"/>
            </w:rPr>
            <w:t>and insert the rationale for your response</w:t>
          </w:r>
        </w:p>
      </w:docPartBody>
    </w:docPart>
    <w:docPart>
      <w:docPartPr>
        <w:name w:val="7856F37FA96542A9AC4DD30FED3556A3"/>
        <w:category>
          <w:name w:val="General"/>
          <w:gallery w:val="placeholder"/>
        </w:category>
        <w:types>
          <w:type w:val="bbPlcHdr"/>
        </w:types>
        <w:behaviors>
          <w:behavior w:val="content"/>
        </w:behaviors>
        <w:guid w:val="{90892D20-AC25-492B-A372-94F628DAA9A4}"/>
      </w:docPartPr>
      <w:docPartBody>
        <w:p w:rsidR="00776032" w:rsidRDefault="00776032">
          <w:pPr>
            <w:pStyle w:val="7856F37FA96542A9AC4DD30FED3556A3"/>
          </w:pPr>
          <w:r w:rsidRPr="004F77A6">
            <w:rPr>
              <w:rStyle w:val="PlaceholderText"/>
            </w:rPr>
            <w:t xml:space="preserve">Click </w:t>
          </w:r>
          <w:r>
            <w:rPr>
              <w:rStyle w:val="PlaceholderText"/>
            </w:rPr>
            <w:t>and insert any further comments</w:t>
          </w:r>
        </w:p>
      </w:docPartBody>
    </w:docPart>
    <w:docPart>
      <w:docPartPr>
        <w:name w:val="732EA5E9AF694455AD89F50B9A209ADB"/>
        <w:category>
          <w:name w:val="General"/>
          <w:gallery w:val="placeholder"/>
        </w:category>
        <w:types>
          <w:type w:val="bbPlcHdr"/>
        </w:types>
        <w:behaviors>
          <w:behavior w:val="content"/>
        </w:behaviors>
        <w:guid w:val="{F52FB19F-FF01-4A99-9337-B24230B7984A}"/>
      </w:docPartPr>
      <w:docPartBody>
        <w:p w:rsidR="00776032" w:rsidRDefault="00776032" w:rsidP="00776032">
          <w:pPr>
            <w:pStyle w:val="732EA5E9AF694455AD89F50B9A209ADB"/>
          </w:pPr>
          <w:r w:rsidRPr="004F77A6">
            <w:rPr>
              <w:rStyle w:val="PlaceholderText"/>
            </w:rPr>
            <w:t>C</w:t>
          </w:r>
          <w:r>
            <w:rPr>
              <w:rStyle w:val="PlaceholderText"/>
            </w:rPr>
            <w:t>lick and select your response</w:t>
          </w:r>
        </w:p>
      </w:docPartBody>
    </w:docPart>
    <w:docPart>
      <w:docPartPr>
        <w:name w:val="60D7C6A238B34D129D931C65AC3EE867"/>
        <w:category>
          <w:name w:val="General"/>
          <w:gallery w:val="placeholder"/>
        </w:category>
        <w:types>
          <w:type w:val="bbPlcHdr"/>
        </w:types>
        <w:behaviors>
          <w:behavior w:val="content"/>
        </w:behaviors>
        <w:guid w:val="{ED31F2B5-605B-4C2B-905F-E2F90399CB0B}"/>
      </w:docPartPr>
      <w:docPartBody>
        <w:p w:rsidR="00776032" w:rsidRDefault="00776032" w:rsidP="00776032">
          <w:pPr>
            <w:pStyle w:val="60D7C6A238B34D129D931C65AC3EE867"/>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032"/>
    <w:rsid w:val="00553A77"/>
    <w:rsid w:val="00776032"/>
    <w:rsid w:val="007E53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6032"/>
    <w:rPr>
      <w:color w:val="808080"/>
    </w:rPr>
  </w:style>
  <w:style w:type="paragraph" w:customStyle="1" w:styleId="3956A25ABB014132BC9F27BAE40A1802">
    <w:name w:val="3956A25ABB014132BC9F27BAE40A1802"/>
  </w:style>
  <w:style w:type="paragraph" w:customStyle="1" w:styleId="9537D5B260B64E1F9EE9E3B30A6C3446">
    <w:name w:val="9537D5B260B64E1F9EE9E3B30A6C3446"/>
  </w:style>
  <w:style w:type="paragraph" w:customStyle="1" w:styleId="1E8A6ACF797A4142953EC5ED96DFC2CC">
    <w:name w:val="1E8A6ACF797A4142953EC5ED96DFC2CC"/>
  </w:style>
  <w:style w:type="paragraph" w:customStyle="1" w:styleId="814DBCAE0BF046339775AB756888F8D0">
    <w:name w:val="814DBCAE0BF046339775AB756888F8D0"/>
  </w:style>
  <w:style w:type="paragraph" w:customStyle="1" w:styleId="717FBAB0CDA14EB59474F63A8D90D5AE">
    <w:name w:val="717FBAB0CDA14EB59474F63A8D90D5AE"/>
  </w:style>
  <w:style w:type="paragraph" w:customStyle="1" w:styleId="8524A138518849748F310F1B74FB23F8">
    <w:name w:val="8524A138518849748F310F1B74FB23F8"/>
  </w:style>
  <w:style w:type="paragraph" w:customStyle="1" w:styleId="23D8AF75E54247AEB4E4CA1F650A5DFB">
    <w:name w:val="23D8AF75E54247AEB4E4CA1F650A5DFB"/>
  </w:style>
  <w:style w:type="paragraph" w:customStyle="1" w:styleId="36D4319D0EE040A9806E7F8B6A0E6080">
    <w:name w:val="36D4319D0EE040A9806E7F8B6A0E6080"/>
  </w:style>
  <w:style w:type="paragraph" w:customStyle="1" w:styleId="65C229DE4EEC4C05863AA5B605FD38AF">
    <w:name w:val="65C229DE4EEC4C05863AA5B605FD38AF"/>
  </w:style>
  <w:style w:type="paragraph" w:customStyle="1" w:styleId="F0CEC6887CE84A96A1479F86372E418A">
    <w:name w:val="F0CEC6887CE84A96A1479F86372E418A"/>
  </w:style>
  <w:style w:type="paragraph" w:customStyle="1" w:styleId="1F7BB52A572644CFB69A13062CAE3532">
    <w:name w:val="1F7BB52A572644CFB69A13062CAE3532"/>
  </w:style>
  <w:style w:type="paragraph" w:customStyle="1" w:styleId="6ED0AD8C29004C9BAC98DDD73A14233B">
    <w:name w:val="6ED0AD8C29004C9BAC98DDD73A14233B"/>
  </w:style>
  <w:style w:type="paragraph" w:customStyle="1" w:styleId="228475D70E3A4BD488EDA2CC8CBF667E">
    <w:name w:val="228475D70E3A4BD488EDA2CC8CBF667E"/>
  </w:style>
  <w:style w:type="paragraph" w:customStyle="1" w:styleId="9F5946A45E974FB3A231E7FE6888568B">
    <w:name w:val="9F5946A45E974FB3A231E7FE6888568B"/>
  </w:style>
  <w:style w:type="paragraph" w:customStyle="1" w:styleId="76B8D47D1F6247A9B258B2EED862C155">
    <w:name w:val="76B8D47D1F6247A9B258B2EED862C155"/>
  </w:style>
  <w:style w:type="paragraph" w:customStyle="1" w:styleId="F758C338C5CA4EBCA148EB3CC19BE97A">
    <w:name w:val="F758C338C5CA4EBCA148EB3CC19BE97A"/>
  </w:style>
  <w:style w:type="paragraph" w:customStyle="1" w:styleId="533D55A8AF3A4EFB8A4836F18852D8DD">
    <w:name w:val="533D55A8AF3A4EFB8A4836F18852D8DD"/>
  </w:style>
  <w:style w:type="paragraph" w:customStyle="1" w:styleId="FC94F0EF742A499FA0AF88CC860EA28A">
    <w:name w:val="FC94F0EF742A499FA0AF88CC860EA28A"/>
  </w:style>
  <w:style w:type="paragraph" w:customStyle="1" w:styleId="2F594E3B3993464BB3CC0094E3A526AD">
    <w:name w:val="2F594E3B3993464BB3CC0094E3A526AD"/>
  </w:style>
  <w:style w:type="paragraph" w:customStyle="1" w:styleId="C068AA7260224346948CD11CAC66F539">
    <w:name w:val="C068AA7260224346948CD11CAC66F539"/>
  </w:style>
  <w:style w:type="paragraph" w:customStyle="1" w:styleId="F1EDE0DA764446C885363C0EAC2F5BE8">
    <w:name w:val="F1EDE0DA764446C885363C0EAC2F5BE8"/>
  </w:style>
  <w:style w:type="paragraph" w:customStyle="1" w:styleId="E7E0895BDFFC440883C1D9C3B56CB324">
    <w:name w:val="E7E0895BDFFC440883C1D9C3B56CB324"/>
  </w:style>
  <w:style w:type="paragraph" w:customStyle="1" w:styleId="4839DE436A2F47A59439D3D00A159796">
    <w:name w:val="4839DE436A2F47A59439D3D00A159796"/>
  </w:style>
  <w:style w:type="paragraph" w:customStyle="1" w:styleId="5977D6580CF54955965123C66A152891">
    <w:name w:val="5977D6580CF54955965123C66A152891"/>
  </w:style>
  <w:style w:type="paragraph" w:customStyle="1" w:styleId="7856F37FA96542A9AC4DD30FED3556A3">
    <w:name w:val="7856F37FA96542A9AC4DD30FED3556A3"/>
  </w:style>
  <w:style w:type="paragraph" w:customStyle="1" w:styleId="2F4E766642764FAE956392ABF9F8D376">
    <w:name w:val="2F4E766642764FAE956392ABF9F8D376"/>
  </w:style>
  <w:style w:type="paragraph" w:customStyle="1" w:styleId="1F1B1A2747774C3B8FDC190CB0C89FAE">
    <w:name w:val="1F1B1A2747774C3B8FDC190CB0C89FAE"/>
  </w:style>
  <w:style w:type="paragraph" w:customStyle="1" w:styleId="CFB47C6655184BE5A9CC8AEBD4E38665">
    <w:name w:val="CFB47C6655184BE5A9CC8AEBD4E38665"/>
  </w:style>
  <w:style w:type="paragraph" w:customStyle="1" w:styleId="732EA5E9AF694455AD89F50B9A209ADB">
    <w:name w:val="732EA5E9AF694455AD89F50B9A209ADB"/>
    <w:rsid w:val="00776032"/>
  </w:style>
  <w:style w:type="paragraph" w:customStyle="1" w:styleId="ED4E0F7588904A5AB9549D2490E4EC99">
    <w:name w:val="ED4E0F7588904A5AB9549D2490E4EC99"/>
    <w:rsid w:val="00776032"/>
  </w:style>
  <w:style w:type="paragraph" w:customStyle="1" w:styleId="EE043F58CF4E4987B9DBE074B698FD7E">
    <w:name w:val="EE043F58CF4E4987B9DBE074B698FD7E"/>
    <w:rsid w:val="00776032"/>
  </w:style>
  <w:style w:type="paragraph" w:customStyle="1" w:styleId="60D7C6A238B34D129D931C65AC3EE867">
    <w:name w:val="60D7C6A238B34D129D931C65AC3EE867"/>
    <w:rsid w:val="007760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2.xml><?xml version="1.0" encoding="utf-8"?>
<ds:datastoreItem xmlns:ds="http://schemas.openxmlformats.org/officeDocument/2006/customXml" ds:itemID="{A69F7CAC-418B-4C8C-AC40-629DADEDA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4.xml><?xml version="1.0" encoding="utf-8"?>
<ds:datastoreItem xmlns:ds="http://schemas.openxmlformats.org/officeDocument/2006/customXml" ds:itemID="{6B2BD54B-0D4A-45F1-85AA-D89B2FF205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Refinement Consultation Template</Template>
  <TotalTime>19</TotalTime>
  <Pages>6</Pages>
  <Words>1129</Words>
  <Characters>6064</Characters>
  <Application>Microsoft Office Word</Application>
  <DocSecurity>0</DocSecurity>
  <Lines>144</Lines>
  <Paragraphs>92</Paragraphs>
  <ScaleCrop>false</ScaleCrop>
  <HeadingPairs>
    <vt:vector size="2" baseType="variant">
      <vt:variant>
        <vt:lpstr>Title</vt:lpstr>
      </vt:variant>
      <vt:variant>
        <vt:i4>1</vt:i4>
      </vt:variant>
    </vt:vector>
  </HeadingPairs>
  <TitlesOfParts>
    <vt:vector size="1" baseType="lpstr">
      <vt:lpstr>MPXXX Refinement Consultation</vt:lpstr>
    </vt:vector>
  </TitlesOfParts>
  <Company>SECAS</Company>
  <LinksUpToDate>false</LinksUpToDate>
  <CharactersWithSpaces>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Woods</dc:creator>
  <cp:keywords/>
  <dc:description/>
  <cp:lastModifiedBy>Elizabeth Woods</cp:lastModifiedBy>
  <cp:revision>30</cp:revision>
  <cp:lastPrinted>2018-06-08T10:24:00Z</cp:lastPrinted>
  <dcterms:created xsi:type="dcterms:W3CDTF">2024-09-18T10:56:00Z</dcterms:created>
  <dcterms:modified xsi:type="dcterms:W3CDTF">2024-09-18T14:38:00Z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